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262E1" w14:textId="1744736D" w:rsidR="00E61C5C" w:rsidRPr="007B72A9" w:rsidRDefault="000028D5" w:rsidP="000028D5">
      <w:pPr>
        <w:pStyle w:val="Heading1"/>
      </w:pPr>
      <w:bookmarkStart w:id="0" w:name="_Toc66176862"/>
      <w:bookmarkStart w:id="1" w:name="_Toc66176888"/>
      <w:bookmarkStart w:id="2" w:name="_Toc66179021"/>
      <w:r>
        <w:t>release notes</w:t>
      </w:r>
      <w:bookmarkEnd w:id="0"/>
      <w:bookmarkEnd w:id="1"/>
      <w:bookmarkEnd w:id="2"/>
    </w:p>
    <w:p w14:paraId="53481D31" w14:textId="17002AB1" w:rsidR="00554C23" w:rsidRPr="00B14B1D" w:rsidRDefault="00F1516B" w:rsidP="000028D5">
      <w:pPr>
        <w:pStyle w:val="Heading2"/>
      </w:pPr>
      <w:r>
        <w:t xml:space="preserve">Hotel </w:t>
      </w:r>
      <w:r w:rsidR="00E86C6C">
        <w:t xml:space="preserve">Add </w:t>
      </w:r>
      <w:r>
        <w:t>R</w:t>
      </w:r>
      <w:r w:rsidR="008376E8">
        <w:t>eservation</w:t>
      </w:r>
      <w:r w:rsidR="00097249">
        <w:t xml:space="preserve"> by </w:t>
      </w:r>
      <w:r w:rsidR="00972594">
        <w:t>Booking Code</w:t>
      </w:r>
    </w:p>
    <w:p w14:paraId="3314425C" w14:textId="2B428E34" w:rsidR="000028D5" w:rsidRDefault="000028D5" w:rsidP="000028D5"/>
    <w:tbl>
      <w:tblPr>
        <w:tblStyle w:val="GridTable6Colorful-Accent3"/>
        <w:tblW w:w="0" w:type="auto"/>
        <w:tblLook w:val="04A0" w:firstRow="1" w:lastRow="0" w:firstColumn="1" w:lastColumn="0" w:noHBand="0" w:noVBand="1"/>
      </w:tblPr>
      <w:tblGrid>
        <w:gridCol w:w="4315"/>
        <w:gridCol w:w="6441"/>
      </w:tblGrid>
      <w:tr w:rsidR="000028D5" w14:paraId="45840125" w14:textId="77777777" w:rsidTr="00932B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41104231" w14:textId="0135B67C" w:rsidR="000028D5" w:rsidRDefault="000028D5" w:rsidP="000028D5">
            <w:r>
              <w:t>Release Number</w:t>
            </w:r>
          </w:p>
        </w:tc>
        <w:tc>
          <w:tcPr>
            <w:tcW w:w="6441" w:type="dxa"/>
          </w:tcPr>
          <w:p w14:paraId="27C82D71" w14:textId="20634031" w:rsidR="000028D5" w:rsidRDefault="00A21C98" w:rsidP="000028D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Model X, v11</w:t>
            </w:r>
          </w:p>
        </w:tc>
      </w:tr>
      <w:tr w:rsidR="000028D5" w14:paraId="69E31C71" w14:textId="77777777" w:rsidTr="00932B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742CD203" w14:textId="37C2674A" w:rsidR="000028D5" w:rsidRDefault="000028D5" w:rsidP="000028D5">
            <w:r>
              <w:t>Last Updated Date</w:t>
            </w:r>
          </w:p>
        </w:tc>
        <w:tc>
          <w:tcPr>
            <w:tcW w:w="6441" w:type="dxa"/>
          </w:tcPr>
          <w:p w14:paraId="7681BAAB" w14:textId="0D14B5D3" w:rsidR="000028D5" w:rsidRDefault="00A21C98" w:rsidP="000028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 19, 2022</w:t>
            </w:r>
          </w:p>
        </w:tc>
      </w:tr>
      <w:tr w:rsidR="000028D5" w14:paraId="7091FDE7" w14:textId="77777777" w:rsidTr="00932B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48C711A9" w14:textId="71B231D0" w:rsidR="000028D5" w:rsidRDefault="004C71F3" w:rsidP="000028D5">
            <w:r>
              <w:rPr>
                <w:color w:val="FF5E6F" w:themeColor="accent1"/>
              </w:rPr>
              <w:t xml:space="preserve">Release Notes </w:t>
            </w:r>
            <w:r w:rsidR="000028D5" w:rsidRPr="000028D5">
              <w:rPr>
                <w:color w:val="FF5E6F" w:themeColor="accent1"/>
              </w:rPr>
              <w:t>Change History</w:t>
            </w:r>
            <w:r w:rsidR="000028D5" w:rsidRPr="000028D5">
              <w:rPr>
                <w:b w:val="0"/>
                <w:bCs w:val="0"/>
                <w:color w:val="FF5E6F" w:themeColor="accent1"/>
              </w:rPr>
              <w:t xml:space="preserve"> </w:t>
            </w:r>
            <w:r w:rsidR="000028D5" w:rsidRPr="000028D5">
              <w:rPr>
                <w:b w:val="0"/>
                <w:bCs w:val="0"/>
              </w:rPr>
              <w:t>(not</w:t>
            </w:r>
            <w:r w:rsidR="0056171F">
              <w:rPr>
                <w:b w:val="0"/>
                <w:bCs w:val="0"/>
              </w:rPr>
              <w:t>e</w:t>
            </w:r>
            <w:r w:rsidR="000028D5" w:rsidRPr="000028D5">
              <w:rPr>
                <w:b w:val="0"/>
                <w:bCs w:val="0"/>
              </w:rPr>
              <w:t xml:space="preserve"> what was added</w:t>
            </w:r>
            <w:r w:rsidR="0056171F">
              <w:rPr>
                <w:b w:val="0"/>
                <w:bCs w:val="0"/>
              </w:rPr>
              <w:t>/</w:t>
            </w:r>
            <w:r w:rsidR="000028D5" w:rsidRPr="000028D5">
              <w:rPr>
                <w:b w:val="0"/>
                <w:bCs w:val="0"/>
              </w:rPr>
              <w:t>modified/removed in an update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6441" w:type="dxa"/>
          </w:tcPr>
          <w:p w14:paraId="69258372" w14:textId="77777777" w:rsidR="000028D5" w:rsidRDefault="00682035" w:rsidP="000028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ReservationDetail replaces ReservationBackOffice</w:t>
            </w:r>
            <w:r w:rsidR="006B1053">
              <w:t>.</w:t>
            </w:r>
          </w:p>
          <w:p w14:paraId="745BCE17" w14:textId="62774A68" w:rsidR="006B1053" w:rsidRDefault="00ED0A9B" w:rsidP="000028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Added Authority Field</w:t>
            </w:r>
            <w:r w:rsidR="002C10B3">
              <w:t xml:space="preserve"> in request/response.</w:t>
            </w:r>
          </w:p>
          <w:p w14:paraId="495CD776" w14:textId="77777777" w:rsidR="002C10B3" w:rsidRDefault="002C10B3" w:rsidP="002C10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Changed currencyCode to CurrencyCode, plus new formats.</w:t>
            </w:r>
          </w:p>
          <w:p w14:paraId="09C2A3DC" w14:textId="77777777" w:rsidR="002C10B3" w:rsidRDefault="002C10B3" w:rsidP="002C10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 amount values are no longer enclosed with quotation marks.</w:t>
            </w:r>
          </w:p>
          <w:p w14:paraId="156E73CA" w14:textId="77777777" w:rsidR="002C10B3" w:rsidRDefault="002C10B3" w:rsidP="000028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7FD6ED7" w14:textId="22460C8A" w:rsidR="00ED0A9B" w:rsidRDefault="00ED0A9B" w:rsidP="000028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33561F02" w14:textId="023300C6" w:rsidR="000028D5" w:rsidRDefault="000028D5" w:rsidP="000028D5"/>
    <w:tbl>
      <w:tblPr>
        <w:tblStyle w:val="TableGridLight"/>
        <w:tblW w:w="10350" w:type="dxa"/>
        <w:tblLook w:val="04A0" w:firstRow="1" w:lastRow="0" w:firstColumn="1" w:lastColumn="0" w:noHBand="0" w:noVBand="1"/>
      </w:tblPr>
      <w:tblGrid>
        <w:gridCol w:w="2429"/>
        <w:gridCol w:w="1320"/>
        <w:gridCol w:w="2637"/>
        <w:gridCol w:w="1325"/>
        <w:gridCol w:w="2639"/>
      </w:tblGrid>
      <w:tr w:rsidR="0056171F" w:rsidRPr="00B927AB" w14:paraId="0D28DB7E" w14:textId="77777777" w:rsidTr="009E71A0">
        <w:trPr>
          <w:cantSplit/>
        </w:trPr>
        <w:tc>
          <w:tcPr>
            <w:tcW w:w="10350" w:type="dxa"/>
            <w:gridSpan w:val="5"/>
            <w:shd w:val="clear" w:color="auto" w:fill="F2F2F2" w:themeFill="background1" w:themeFillShade="F2"/>
          </w:tcPr>
          <w:p w14:paraId="11C9FE2E" w14:textId="77777777" w:rsidR="0056171F" w:rsidRPr="00D420A8" w:rsidRDefault="0056171F" w:rsidP="0056171F">
            <w:pPr>
              <w:rPr>
                <w:rStyle w:val="sbrace"/>
                <w:rFonts w:ascii="Arial Black" w:hAnsi="Arial Black" w:cs="Arial"/>
                <w:b/>
              </w:rPr>
            </w:pPr>
            <w:r>
              <w:rPr>
                <w:rStyle w:val="sbrace"/>
                <w:rFonts w:ascii="Arial Black" w:hAnsi="Arial Black" w:cs="Arial"/>
                <w:b/>
              </w:rPr>
              <w:t>S</w:t>
            </w:r>
            <w:r>
              <w:rPr>
                <w:rStyle w:val="sbrace"/>
                <w:rFonts w:ascii="Arial Black" w:hAnsi="Arial Black"/>
                <w:b/>
              </w:rPr>
              <w:t>ummary</w:t>
            </w:r>
          </w:p>
        </w:tc>
      </w:tr>
      <w:tr w:rsidR="00D318CB" w:rsidRPr="00B927AB" w14:paraId="0482D318" w14:textId="77777777" w:rsidTr="009E71A0">
        <w:trPr>
          <w:cantSplit/>
        </w:trPr>
        <w:tc>
          <w:tcPr>
            <w:tcW w:w="2429" w:type="dxa"/>
          </w:tcPr>
          <w:p w14:paraId="67046777" w14:textId="77777777" w:rsidR="00D318CB" w:rsidRPr="00E858F4" w:rsidRDefault="00D318CB" w:rsidP="00D318CB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Detailed description of feature or change:</w:t>
            </w:r>
          </w:p>
        </w:tc>
        <w:tc>
          <w:tcPr>
            <w:tcW w:w="7921" w:type="dxa"/>
            <w:gridSpan w:val="4"/>
          </w:tcPr>
          <w:p w14:paraId="7997C924" w14:textId="14EF09A0" w:rsidR="00D318CB" w:rsidRDefault="00D318CB" w:rsidP="00D318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Upgrade message to Model X, ver 11.  Create fields to request </w:t>
            </w:r>
            <w:r w:rsidR="00E86C6C">
              <w:rPr>
                <w:rFonts w:ascii="Arial" w:hAnsi="Arial" w:cs="Arial"/>
                <w:sz w:val="20"/>
                <w:szCs w:val="20"/>
              </w:rPr>
              <w:t>additional</w:t>
            </w:r>
            <w:r>
              <w:rPr>
                <w:rFonts w:ascii="Arial" w:hAnsi="Arial" w:cs="Arial"/>
                <w:sz w:val="20"/>
                <w:szCs w:val="20"/>
              </w:rPr>
              <w:t xml:space="preserve"> hotel segments from the specific source (aggregator:  Travelport, Expedia, Booking.com) from which the rate was returned in the availability response.</w:t>
            </w:r>
          </w:p>
          <w:p w14:paraId="2F0240F5" w14:textId="4F0C7512" w:rsidR="00D318CB" w:rsidRPr="00E858F4" w:rsidRDefault="00D318CB" w:rsidP="00D318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Normalized field responses from Travelport, Expedia, and Booking.com.</w:t>
            </w:r>
          </w:p>
        </w:tc>
      </w:tr>
      <w:tr w:rsidR="00D318CB" w:rsidRPr="00B927AB" w14:paraId="33EE4FC7" w14:textId="77777777" w:rsidTr="009E71A0">
        <w:trPr>
          <w:cantSplit/>
        </w:trPr>
        <w:tc>
          <w:tcPr>
            <w:tcW w:w="10350" w:type="dxa"/>
            <w:gridSpan w:val="5"/>
            <w:shd w:val="clear" w:color="auto" w:fill="F2F2F2" w:themeFill="background1" w:themeFillShade="F2"/>
          </w:tcPr>
          <w:p w14:paraId="1E68C22F" w14:textId="77777777" w:rsidR="00D318CB" w:rsidRPr="003770F4" w:rsidRDefault="00D318CB" w:rsidP="00D318CB">
            <w:pPr>
              <w:rPr>
                <w:rStyle w:val="sbrace"/>
                <w:rFonts w:ascii="Arial Black" w:hAnsi="Arial Black" w:cs="Arial"/>
                <w:b/>
                <w:bCs/>
              </w:rPr>
            </w:pPr>
            <w:r w:rsidRPr="003770F4">
              <w:rPr>
                <w:rFonts w:ascii="Arial Black" w:hAnsi="Arial Black" w:cs="Arial"/>
                <w:b/>
                <w:bCs/>
              </w:rPr>
              <w:t>Objects/Attributes</w:t>
            </w:r>
          </w:p>
        </w:tc>
      </w:tr>
      <w:tr w:rsidR="00D318CB" w:rsidRPr="00B927AB" w14:paraId="70F7A1D3" w14:textId="77777777" w:rsidTr="009E71A0">
        <w:trPr>
          <w:cantSplit/>
          <w:trHeight w:val="300"/>
        </w:trPr>
        <w:tc>
          <w:tcPr>
            <w:tcW w:w="2429" w:type="dxa"/>
          </w:tcPr>
          <w:p w14:paraId="587762CD" w14:textId="77777777" w:rsidR="00D318CB" w:rsidRPr="00E858F4" w:rsidRDefault="00D318CB" w:rsidP="00D318CB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 xml:space="preserve">Changes to: </w:t>
            </w:r>
            <w:r w:rsidRPr="0017002A">
              <w:rPr>
                <w:rFonts w:ascii="Arial" w:hAnsi="Arial" w:cs="Arial"/>
                <w:sz w:val="18"/>
                <w:szCs w:val="18"/>
              </w:rPr>
              <w:t>(yes / no)</w:t>
            </w:r>
          </w:p>
        </w:tc>
        <w:tc>
          <w:tcPr>
            <w:tcW w:w="1320" w:type="dxa"/>
            <w:shd w:val="clear" w:color="auto" w:fill="F2F2F2" w:themeFill="background1" w:themeFillShade="F2"/>
          </w:tcPr>
          <w:p w14:paraId="771646AF" w14:textId="77777777" w:rsidR="00D318CB" w:rsidRPr="00E858F4" w:rsidRDefault="00D318CB" w:rsidP="00D318CB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Request:</w:t>
            </w:r>
          </w:p>
        </w:tc>
        <w:tc>
          <w:tcPr>
            <w:tcW w:w="2637" w:type="dxa"/>
          </w:tcPr>
          <w:p w14:paraId="2CA29D37" w14:textId="3087198F" w:rsidR="00D318CB" w:rsidRPr="00E858F4" w:rsidRDefault="00D318CB" w:rsidP="00D318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1325" w:type="dxa"/>
            <w:shd w:val="clear" w:color="auto" w:fill="F2F2F2" w:themeFill="background1" w:themeFillShade="F2"/>
          </w:tcPr>
          <w:p w14:paraId="75760159" w14:textId="77777777" w:rsidR="00D318CB" w:rsidRPr="00E858F4" w:rsidRDefault="00D318CB" w:rsidP="00D318CB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Response:</w:t>
            </w:r>
          </w:p>
        </w:tc>
        <w:tc>
          <w:tcPr>
            <w:tcW w:w="2639" w:type="dxa"/>
          </w:tcPr>
          <w:p w14:paraId="4B1EA047" w14:textId="4B1B0294" w:rsidR="00D318CB" w:rsidRPr="00E858F4" w:rsidRDefault="00D318CB" w:rsidP="00D318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</w:t>
            </w:r>
          </w:p>
        </w:tc>
      </w:tr>
      <w:tr w:rsidR="00D318CB" w:rsidRPr="00B927AB" w14:paraId="6D6F1F25" w14:textId="77777777" w:rsidTr="009E71A0">
        <w:trPr>
          <w:cantSplit/>
        </w:trPr>
        <w:tc>
          <w:tcPr>
            <w:tcW w:w="2429" w:type="dxa"/>
          </w:tcPr>
          <w:p w14:paraId="67081A47" w14:textId="77777777" w:rsidR="00D318CB" w:rsidRPr="00DB68B0" w:rsidRDefault="00D318CB" w:rsidP="00D318CB">
            <w:pPr>
              <w:rPr>
                <w:rFonts w:ascii="Arial" w:hAnsi="Arial" w:cs="Arial"/>
                <w:b/>
                <w:bCs/>
                <w:color w:val="FF5E6F" w:themeColor="accent1"/>
                <w:sz w:val="20"/>
                <w:szCs w:val="20"/>
              </w:rPr>
            </w:pPr>
            <w:r w:rsidRPr="00DB68B0">
              <w:rPr>
                <w:rFonts w:ascii="Arial" w:hAnsi="Arial" w:cs="Arial"/>
                <w:b/>
                <w:bCs/>
                <w:color w:val="FF5E6F" w:themeColor="accent1"/>
                <w:sz w:val="20"/>
                <w:szCs w:val="20"/>
              </w:rPr>
              <w:lastRenderedPageBreak/>
              <w:t xml:space="preserve">List all new or updated objects and attributes. </w:t>
            </w:r>
          </w:p>
          <w:p w14:paraId="3CE51519" w14:textId="77777777" w:rsidR="00D318CB" w:rsidRPr="00E858F4" w:rsidRDefault="00D318CB" w:rsidP="00D318CB">
            <w:pPr>
              <w:rPr>
                <w:rFonts w:ascii="Arial" w:hAnsi="Arial" w:cs="Arial"/>
                <w:sz w:val="18"/>
                <w:szCs w:val="18"/>
              </w:rPr>
            </w:pPr>
            <w:r w:rsidRPr="00E858F4">
              <w:rPr>
                <w:rFonts w:ascii="Arial" w:hAnsi="Arial" w:cs="Arial"/>
                <w:sz w:val="18"/>
                <w:szCs w:val="18"/>
              </w:rPr>
              <w:t xml:space="preserve">Note supported formats and values, min/max length, </w:t>
            </w:r>
            <w:r>
              <w:rPr>
                <w:rFonts w:ascii="Arial" w:hAnsi="Arial" w:cs="Arial"/>
                <w:sz w:val="18"/>
                <w:szCs w:val="18"/>
              </w:rPr>
              <w:t>required/optional</w:t>
            </w:r>
            <w:r w:rsidRPr="00E858F4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921" w:type="dxa"/>
            <w:gridSpan w:val="4"/>
          </w:tcPr>
          <w:p w14:paraId="3B672ADC" w14:textId="5F0AA786" w:rsidR="00D318CB" w:rsidRDefault="00D318CB" w:rsidP="00D318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Request</w:t>
            </w:r>
            <w:r w:rsidR="00D91479">
              <w:rPr>
                <w:rFonts w:ascii="Arial" w:hAnsi="Arial" w:cs="Arial"/>
                <w:sz w:val="20"/>
                <w:szCs w:val="20"/>
              </w:rPr>
              <w:t xml:space="preserve"> Changes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6C99938" w14:textId="26C2DD0D" w:rsidR="00C232CD" w:rsidRDefault="00C232CD" w:rsidP="00D318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New starting header, authority field.</w:t>
            </w:r>
          </w:p>
          <w:p w14:paraId="0249BB4F" w14:textId="77777777" w:rsidR="00D75CFC" w:rsidRDefault="00D75CFC" w:rsidP="00D75CFC">
            <w:r>
              <w:t>"ReservationDetail": {</w:t>
            </w:r>
          </w:p>
          <w:p w14:paraId="61A38503" w14:textId="77777777" w:rsidR="00D75CFC" w:rsidRDefault="00D75CFC" w:rsidP="00D75CFC">
            <w:r>
              <w:tab/>
            </w:r>
            <w:r>
              <w:tab/>
              <w:t>"Offer": [</w:t>
            </w:r>
          </w:p>
          <w:p w14:paraId="5932B096" w14:textId="77777777" w:rsidR="00D75CFC" w:rsidRDefault="00D75CFC" w:rsidP="00D75CFC">
            <w:r>
              <w:tab/>
            </w:r>
            <w:r>
              <w:tab/>
            </w:r>
            <w:r>
              <w:tab/>
              <w:t>{</w:t>
            </w:r>
          </w:p>
          <w:p w14:paraId="08AD5BF0" w14:textId="77777777" w:rsidR="00D75CFC" w:rsidRDefault="00D75CFC" w:rsidP="00D75CFC">
            <w:r>
              <w:tab/>
            </w:r>
            <w:r>
              <w:tab/>
            </w:r>
            <w:r>
              <w:tab/>
            </w:r>
            <w:r>
              <w:tab/>
              <w:t>"@type": "Offer",</w:t>
            </w:r>
          </w:p>
          <w:p w14:paraId="7DACB9CF" w14:textId="77777777" w:rsidR="00D75CFC" w:rsidRDefault="00D75CFC" w:rsidP="00D75CFC">
            <w:r>
              <w:tab/>
            </w:r>
            <w:r>
              <w:tab/>
            </w:r>
            <w:r>
              <w:tab/>
            </w:r>
            <w:r>
              <w:tab/>
              <w:t>"Identifier": {</w:t>
            </w:r>
          </w:p>
          <w:p w14:paraId="6661402B" w14:textId="77777777" w:rsidR="00D75CFC" w:rsidRDefault="00D75CFC" w:rsidP="00D75CFC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"authority": "BKNG"</w:t>
            </w:r>
          </w:p>
          <w:p w14:paraId="3BE7A922" w14:textId="77777777" w:rsidR="00D75CFC" w:rsidRDefault="00D75CFC" w:rsidP="00D75CFC">
            <w:pPr>
              <w:pBdr>
                <w:bottom w:val="single" w:sz="6" w:space="1" w:color="auto"/>
              </w:pBdr>
            </w:pP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78E10E5E" w14:textId="67E233DA" w:rsidR="00D318CB" w:rsidRDefault="00E95349" w:rsidP="00D318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Price section:</w:t>
            </w:r>
          </w:p>
          <w:p w14:paraId="5A59FE25" w14:textId="77777777" w:rsidR="00E95349" w:rsidRDefault="00E95349" w:rsidP="00E95349">
            <w:r>
              <w:t>"Price": {</w:t>
            </w:r>
          </w:p>
          <w:p w14:paraId="4977C5A8" w14:textId="77777777" w:rsidR="00E95349" w:rsidRDefault="00E95349" w:rsidP="00E95349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"PriceDetail",</w:t>
            </w:r>
          </w:p>
          <w:p w14:paraId="12E68D4F" w14:textId="77777777" w:rsidR="00E95349" w:rsidRDefault="00E95349" w:rsidP="00E95349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"CurrencyCode": {</w:t>
            </w:r>
          </w:p>
          <w:p w14:paraId="31C7C9EB" w14:textId="77777777" w:rsidR="00E95349" w:rsidRDefault="00E95349" w:rsidP="00E95349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"value": "USD"</w:t>
            </w:r>
          </w:p>
          <w:p w14:paraId="589A1B61" w14:textId="77777777" w:rsidR="00E95349" w:rsidRDefault="00E95349" w:rsidP="00E95349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2B193E5E" w14:textId="77777777" w:rsidR="00E95349" w:rsidRDefault="00E95349" w:rsidP="00E95349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"TotalPrice": 374.12</w:t>
            </w:r>
          </w:p>
          <w:p w14:paraId="027A65BB" w14:textId="77777777" w:rsidR="00E95349" w:rsidRDefault="00E95349" w:rsidP="00E95349"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2C9D78A6" w14:textId="77777777" w:rsidR="00E95349" w:rsidRDefault="00E95349" w:rsidP="00E95349">
            <w:r>
              <w:tab/>
            </w:r>
            <w:r>
              <w:tab/>
            </w:r>
            <w:r>
              <w:tab/>
              <w:t>}</w:t>
            </w:r>
          </w:p>
          <w:p w14:paraId="302A3740" w14:textId="77777777" w:rsidR="00E95349" w:rsidRDefault="00E95349" w:rsidP="00E95349">
            <w:pPr>
              <w:pBdr>
                <w:bottom w:val="single" w:sz="6" w:space="1" w:color="auto"/>
              </w:pBdr>
            </w:pPr>
            <w:r>
              <w:tab/>
            </w:r>
            <w:r>
              <w:tab/>
              <w:t>],</w:t>
            </w:r>
          </w:p>
          <w:p w14:paraId="7AA4F0DE" w14:textId="13142996" w:rsidR="003F0CB0" w:rsidRDefault="00DB7F85" w:rsidP="00D318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Additional information in Form of Payment section:</w:t>
            </w:r>
          </w:p>
          <w:p w14:paraId="2697C50C" w14:textId="77777777" w:rsidR="00DB7F85" w:rsidRDefault="00DB7F85" w:rsidP="00DB7F85">
            <w:r>
              <w:t>"FormOfPayment": [</w:t>
            </w:r>
          </w:p>
          <w:p w14:paraId="276F2FEF" w14:textId="77777777" w:rsidR="00DB7F85" w:rsidRDefault="00DB7F85" w:rsidP="00DB7F85">
            <w:r>
              <w:tab/>
            </w:r>
            <w:r>
              <w:tab/>
            </w:r>
            <w:r>
              <w:tab/>
              <w:t>{</w:t>
            </w:r>
          </w:p>
          <w:p w14:paraId="6F8E9DBE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  <w:t>"@type": "FormOfPaymentPaymentCard",</w:t>
            </w:r>
          </w:p>
          <w:p w14:paraId="4D466B86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  <w:t>"PaymentCard": {</w:t>
            </w:r>
          </w:p>
          <w:p w14:paraId="2197C3EE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"PaymentCardDetail",</w:t>
            </w:r>
          </w:p>
          <w:p w14:paraId="5644498A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"expireDate": "0825",</w:t>
            </w:r>
          </w:p>
          <w:p w14:paraId="14C6294C" w14:textId="77777777" w:rsidR="00DB7F85" w:rsidRDefault="00DB7F85" w:rsidP="00DB7F85">
            <w:r>
              <w:lastRenderedPageBreak/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"CardType": "Credit",</w:t>
            </w:r>
          </w:p>
          <w:p w14:paraId="112B0D3F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"CardCode": "VI",</w:t>
            </w:r>
          </w:p>
          <w:p w14:paraId="3BA7EC0D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"CardHolderName": "Frank Sinatra",</w:t>
            </w:r>
          </w:p>
          <w:p w14:paraId="3417711C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"CardNumber": {</w:t>
            </w:r>
          </w:p>
          <w:p w14:paraId="025B1678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"CardNumber",</w:t>
            </w:r>
          </w:p>
          <w:p w14:paraId="7B799E28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"PlainText": "4111111111111111"</w:t>
            </w:r>
          </w:p>
          <w:p w14:paraId="03B556F4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5ED580C4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"SeriesCode": {</w:t>
            </w:r>
          </w:p>
          <w:p w14:paraId="3FB9CCE6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"SeriesCode",</w:t>
            </w:r>
          </w:p>
          <w:p w14:paraId="55F66A65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"PlainText": "123"</w:t>
            </w:r>
          </w:p>
          <w:p w14:paraId="695C9289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1F6E768D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"Address": {</w:t>
            </w:r>
          </w:p>
          <w:p w14:paraId="6BC6BE76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"AddressDetail",</w:t>
            </w:r>
          </w:p>
          <w:p w14:paraId="42859A65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"AddressLine": [</w:t>
            </w:r>
          </w:p>
          <w:p w14:paraId="1A80F354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"125 Billing Address Street"</w:t>
            </w:r>
          </w:p>
          <w:p w14:paraId="6003A0CD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],</w:t>
            </w:r>
          </w:p>
          <w:p w14:paraId="063CB6A9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"City": "Claremont",</w:t>
            </w:r>
          </w:p>
          <w:p w14:paraId="6238313B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"StateProv": {</w:t>
            </w:r>
          </w:p>
          <w:p w14:paraId="20C59B59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"value": "CA"</w:t>
            </w:r>
          </w:p>
          <w:p w14:paraId="57E562EC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1610DD6A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"Country": {</w:t>
            </w:r>
          </w:p>
          <w:p w14:paraId="200AF1A5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"value": "US"</w:t>
            </w:r>
          </w:p>
          <w:p w14:paraId="5EE4FB04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117EAB83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"PostalCode": "91711-3323"</w:t>
            </w:r>
          </w:p>
          <w:p w14:paraId="43867903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18DD3951" w14:textId="77777777" w:rsidR="00DB7F85" w:rsidRDefault="00DB7F85" w:rsidP="00DB7F85">
            <w:r>
              <w:lastRenderedPageBreak/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"Telephone": [</w:t>
            </w:r>
          </w:p>
          <w:p w14:paraId="79EC8801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{</w:t>
            </w:r>
          </w:p>
          <w:p w14:paraId="022A7552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"TelephoneDetail",</w:t>
            </w:r>
          </w:p>
          <w:p w14:paraId="31E36E15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"countryAccessCode": "1",</w:t>
            </w:r>
          </w:p>
          <w:p w14:paraId="7D02E44F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"areaCityCode": "909",</w:t>
            </w:r>
          </w:p>
          <w:p w14:paraId="72FDA2E2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"phoneNumber": "1231234"</w:t>
            </w:r>
          </w:p>
          <w:p w14:paraId="075E9F6E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54170505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]</w:t>
            </w:r>
          </w:p>
          <w:p w14:paraId="1228644A" w14:textId="77777777" w:rsidR="00DB7F85" w:rsidRDefault="00DB7F85" w:rsidP="00DB7F85"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329C2BB2" w14:textId="77777777" w:rsidR="00DB7F85" w:rsidRDefault="00DB7F85" w:rsidP="00DB7F85">
            <w:r>
              <w:tab/>
            </w:r>
            <w:r>
              <w:tab/>
            </w:r>
            <w:r>
              <w:tab/>
              <w:t>}</w:t>
            </w:r>
          </w:p>
          <w:p w14:paraId="2C452A13" w14:textId="77777777" w:rsidR="00DB7F85" w:rsidRDefault="00DB7F85" w:rsidP="00DB7F85">
            <w:pPr>
              <w:pBdr>
                <w:bottom w:val="single" w:sz="6" w:space="1" w:color="auto"/>
              </w:pBdr>
            </w:pPr>
            <w:r>
              <w:tab/>
            </w:r>
            <w:r>
              <w:tab/>
              <w:t>],</w:t>
            </w:r>
          </w:p>
          <w:p w14:paraId="231838DD" w14:textId="2E0A3758" w:rsidR="00B6692A" w:rsidRDefault="00EC4F6D" w:rsidP="00D318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Rate Info:</w:t>
            </w:r>
          </w:p>
          <w:p w14:paraId="094F999E" w14:textId="77777777" w:rsidR="00EC4F6D" w:rsidRDefault="00EC4F6D" w:rsidP="00EC4F6D">
            <w:r w:rsidRPr="00284C20">
              <w:t>"RateCandidate": [</w:t>
            </w:r>
            <w:r w:rsidRPr="00284C20">
              <w:br/>
              <w:t>{</w:t>
            </w:r>
            <w:r w:rsidRPr="00284C20">
              <w:br/>
              <w:t>"@type": "RateCandidateDetail",</w:t>
            </w:r>
            <w:r w:rsidRPr="00284C20">
              <w:br/>
              <w:t>"rateCode": "PSF3",</w:t>
            </w:r>
          </w:p>
          <w:p w14:paraId="4DC4FEDD" w14:textId="77777777" w:rsidR="00EC4F6D" w:rsidRDefault="00EC4F6D" w:rsidP="00EC4F6D">
            <w:r>
              <w:t>“rateCategory”:”10”,</w:t>
            </w:r>
          </w:p>
          <w:p w14:paraId="19725488" w14:textId="77777777" w:rsidR="00EC4F6D" w:rsidRPr="00284C20" w:rsidRDefault="00EC4F6D" w:rsidP="00EC4F6D">
            <w:pPr>
              <w:pBdr>
                <w:bottom w:val="single" w:sz="6" w:space="1" w:color="auto"/>
              </w:pBdr>
            </w:pPr>
            <w:r>
              <w:t>“rateID”:”1234578”,</w:t>
            </w:r>
            <w:r w:rsidRPr="00284C20">
              <w:br/>
              <w:t>"chainCode": "RC",</w:t>
            </w:r>
            <w:r w:rsidRPr="00284C20">
              <w:br/>
              <w:t>"propertyCode": "G1376"</w:t>
            </w:r>
            <w:r w:rsidRPr="00284C20">
              <w:br/>
              <w:t>}</w:t>
            </w:r>
            <w:r w:rsidRPr="00284C20">
              <w:br/>
              <w:t>]</w:t>
            </w:r>
          </w:p>
          <w:p w14:paraId="5BBD5CFF" w14:textId="77777777" w:rsidR="00EC4F6D" w:rsidRDefault="00EC4F6D" w:rsidP="00D318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75C0E7" w14:textId="77777777" w:rsidR="00B6692A" w:rsidRDefault="00B6692A" w:rsidP="00D318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A2F15FB" w14:textId="734A323A" w:rsidR="001C6795" w:rsidRDefault="00EF3F4B" w:rsidP="00D318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Response Changes:</w:t>
            </w:r>
          </w:p>
          <w:p w14:paraId="30F8C684" w14:textId="663A016E" w:rsidR="00EF3F4B" w:rsidRDefault="00092740" w:rsidP="00D318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New header:</w:t>
            </w:r>
          </w:p>
          <w:p w14:paraId="2A3F7485" w14:textId="77777777" w:rsidR="00092740" w:rsidRDefault="00092740" w:rsidP="00092740">
            <w:r>
              <w:t>{</w:t>
            </w:r>
          </w:p>
          <w:p w14:paraId="5F65CB09" w14:textId="77777777" w:rsidR="00092740" w:rsidRDefault="00092740" w:rsidP="00092740">
            <w:r>
              <w:tab/>
              <w:t>"ReservationResponse": {</w:t>
            </w:r>
          </w:p>
          <w:p w14:paraId="5F2B055D" w14:textId="77777777" w:rsidR="00092740" w:rsidRDefault="00092740" w:rsidP="00092740">
            <w:r>
              <w:lastRenderedPageBreak/>
              <w:tab/>
            </w:r>
            <w:r>
              <w:tab/>
              <w:t>"Reservation": {</w:t>
            </w:r>
          </w:p>
          <w:p w14:paraId="1079AC9C" w14:textId="77777777" w:rsidR="00092740" w:rsidRDefault="00092740" w:rsidP="00092740">
            <w:r>
              <w:tab/>
            </w:r>
            <w:r>
              <w:tab/>
            </w:r>
            <w:r>
              <w:tab/>
              <w:t>"@type": "ReservationDetail",</w:t>
            </w:r>
          </w:p>
          <w:p w14:paraId="26DF9EC3" w14:textId="77777777" w:rsidR="00092740" w:rsidRDefault="00092740" w:rsidP="00092740">
            <w:r>
              <w:tab/>
            </w:r>
            <w:r>
              <w:tab/>
            </w:r>
            <w:r>
              <w:tab/>
              <w:t>"Offer": [</w:t>
            </w:r>
          </w:p>
          <w:p w14:paraId="6BDA5A41" w14:textId="77777777" w:rsidR="00092740" w:rsidRDefault="00092740" w:rsidP="00092740">
            <w:r>
              <w:tab/>
            </w:r>
            <w:r>
              <w:tab/>
            </w:r>
            <w:r>
              <w:tab/>
            </w:r>
            <w:r>
              <w:tab/>
              <w:t>{</w:t>
            </w:r>
          </w:p>
          <w:p w14:paraId="32C57164" w14:textId="77777777" w:rsidR="00092740" w:rsidRDefault="00092740" w:rsidP="00092740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"Offer",</w:t>
            </w:r>
          </w:p>
          <w:p w14:paraId="5B9BD3E1" w14:textId="77777777" w:rsidR="00092740" w:rsidRDefault="00092740" w:rsidP="00092740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"Identifier": {</w:t>
            </w:r>
          </w:p>
          <w:p w14:paraId="041C54AE" w14:textId="77777777" w:rsidR="00092740" w:rsidRDefault="00092740" w:rsidP="00092740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"authority": "BKNG"</w:t>
            </w:r>
          </w:p>
          <w:p w14:paraId="4DE946F1" w14:textId="77777777" w:rsidR="00092740" w:rsidRDefault="00092740" w:rsidP="00092740">
            <w:pPr>
              <w:pBdr>
                <w:bottom w:val="single" w:sz="6" w:space="1" w:color="auto"/>
              </w:pBd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13838A63" w14:textId="59E8B59E" w:rsidR="00092740" w:rsidRDefault="009452D9" w:rsidP="00D318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Price format change:</w:t>
            </w:r>
          </w:p>
          <w:p w14:paraId="56935D1D" w14:textId="77777777" w:rsidR="009452D9" w:rsidRDefault="009452D9" w:rsidP="009452D9">
            <w:r>
              <w:t>"Price": {</w:t>
            </w:r>
          </w:p>
          <w:p w14:paraId="6E67F41B" w14:textId="77777777" w:rsidR="009452D9" w:rsidRDefault="009452D9" w:rsidP="009452D9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"PriceDetail",</w:t>
            </w:r>
          </w:p>
          <w:p w14:paraId="250C9018" w14:textId="77777777" w:rsidR="009452D9" w:rsidRDefault="009452D9" w:rsidP="009452D9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"CurrencyCode": {</w:t>
            </w:r>
          </w:p>
          <w:p w14:paraId="6E00ABED" w14:textId="77777777" w:rsidR="009452D9" w:rsidRDefault="009452D9" w:rsidP="009452D9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"value": "USD",</w:t>
            </w:r>
          </w:p>
          <w:p w14:paraId="2AD0A0AE" w14:textId="77777777" w:rsidR="009452D9" w:rsidRDefault="009452D9" w:rsidP="009452D9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"decimalPlace": 2</w:t>
            </w:r>
          </w:p>
          <w:p w14:paraId="20B0F72C" w14:textId="77777777" w:rsidR="009452D9" w:rsidRDefault="009452D9" w:rsidP="009452D9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40072328" w14:textId="77777777" w:rsidR="009452D9" w:rsidRDefault="009452D9" w:rsidP="009452D9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"TotalPrice": 374.12</w:t>
            </w:r>
          </w:p>
          <w:p w14:paraId="6CDC9D01" w14:textId="77777777" w:rsidR="009452D9" w:rsidRDefault="009452D9" w:rsidP="009452D9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668029A5" w14:textId="77777777" w:rsidR="009452D9" w:rsidRDefault="009452D9" w:rsidP="009452D9"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5DCA8990" w14:textId="77777777" w:rsidR="009452D9" w:rsidRDefault="009452D9" w:rsidP="009452D9">
            <w:pPr>
              <w:pBdr>
                <w:bottom w:val="single" w:sz="6" w:space="1" w:color="auto"/>
              </w:pBdr>
            </w:pPr>
            <w:r>
              <w:tab/>
            </w:r>
            <w:r>
              <w:tab/>
            </w:r>
            <w:r>
              <w:tab/>
              <w:t>],</w:t>
            </w:r>
          </w:p>
          <w:p w14:paraId="541BD575" w14:textId="12768A23" w:rsidR="009452D9" w:rsidRDefault="009452D9" w:rsidP="00D318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689E2592" w14:textId="7B88C01E" w:rsidR="009452D9" w:rsidRDefault="009F5487" w:rsidP="00D318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Expanded Traveler Section:</w:t>
            </w:r>
          </w:p>
          <w:p w14:paraId="3BA70E2A" w14:textId="77777777" w:rsidR="009F5487" w:rsidRDefault="009F5487" w:rsidP="009F5487">
            <w:r>
              <w:t>"Traveler": [</w:t>
            </w:r>
          </w:p>
          <w:p w14:paraId="12D72D3D" w14:textId="77777777" w:rsidR="009F5487" w:rsidRDefault="009F5487" w:rsidP="009F5487">
            <w:r>
              <w:tab/>
            </w:r>
            <w:r>
              <w:tab/>
            </w:r>
            <w:r>
              <w:tab/>
            </w:r>
            <w:r>
              <w:tab/>
              <w:t>{</w:t>
            </w:r>
          </w:p>
          <w:p w14:paraId="63EF37AD" w14:textId="77777777" w:rsidR="009F5487" w:rsidRDefault="009F5487" w:rsidP="009F548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"Traveler",</w:t>
            </w:r>
          </w:p>
          <w:p w14:paraId="6B37E2BA" w14:textId="77777777" w:rsidR="009F5487" w:rsidRDefault="009F5487" w:rsidP="009F548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"PersonName": {</w:t>
            </w:r>
          </w:p>
          <w:p w14:paraId="5A01F593" w14:textId="77777777" w:rsidR="009F5487" w:rsidRDefault="009F5487" w:rsidP="009F548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"PersonName",</w:t>
            </w:r>
          </w:p>
          <w:p w14:paraId="1836F9EC" w14:textId="77777777" w:rsidR="009F5487" w:rsidRDefault="009F5487" w:rsidP="009F5487">
            <w:r>
              <w:lastRenderedPageBreak/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"Given": "Sainik",</w:t>
            </w:r>
          </w:p>
          <w:p w14:paraId="101E8D55" w14:textId="77777777" w:rsidR="009F5487" w:rsidRDefault="009F5487" w:rsidP="009F548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"Surname": "Das"</w:t>
            </w:r>
          </w:p>
          <w:p w14:paraId="7F20AB00" w14:textId="77777777" w:rsidR="009F5487" w:rsidRDefault="009F5487" w:rsidP="009F548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234D16E3" w14:textId="77777777" w:rsidR="009F5487" w:rsidRDefault="009F5487" w:rsidP="009F548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"Telephone": [</w:t>
            </w:r>
          </w:p>
          <w:p w14:paraId="5F73CDEB" w14:textId="77777777" w:rsidR="009F5487" w:rsidRDefault="009F5487" w:rsidP="009F548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{</w:t>
            </w:r>
          </w:p>
          <w:p w14:paraId="78AF86D6" w14:textId="77777777" w:rsidR="009F5487" w:rsidRDefault="009F5487" w:rsidP="009F548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"Telephone",</w:t>
            </w:r>
          </w:p>
          <w:p w14:paraId="00D4B11D" w14:textId="77777777" w:rsidR="009F5487" w:rsidRDefault="009F5487" w:rsidP="009F548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"countryAccessCode": "91",</w:t>
            </w:r>
          </w:p>
          <w:p w14:paraId="7A9B5244" w14:textId="77777777" w:rsidR="009F5487" w:rsidRDefault="009F5487" w:rsidP="009F548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"phoneNumber": "9891766469"</w:t>
            </w:r>
          </w:p>
          <w:p w14:paraId="33AFE567" w14:textId="77777777" w:rsidR="009F5487" w:rsidRDefault="009F5487" w:rsidP="009F548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7E00789B" w14:textId="77777777" w:rsidR="009F5487" w:rsidRDefault="009F5487" w:rsidP="009F548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],</w:t>
            </w:r>
          </w:p>
          <w:p w14:paraId="731FCA7E" w14:textId="77777777" w:rsidR="009F5487" w:rsidRDefault="009F5487" w:rsidP="009F548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"Email": [</w:t>
            </w:r>
          </w:p>
          <w:p w14:paraId="25A82B1A" w14:textId="77777777" w:rsidR="009F5487" w:rsidRDefault="009F5487" w:rsidP="009F548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{</w:t>
            </w:r>
          </w:p>
          <w:p w14:paraId="3F8A4A81" w14:textId="77777777" w:rsidR="009F5487" w:rsidRDefault="009F5487" w:rsidP="009F548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"value": "matt.singh@galileo.co.in"</w:t>
            </w:r>
          </w:p>
          <w:p w14:paraId="37590A56" w14:textId="77777777" w:rsidR="009F5487" w:rsidRDefault="009F5487" w:rsidP="009F548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6DEE460D" w14:textId="77777777" w:rsidR="009F5487" w:rsidRDefault="009F5487" w:rsidP="009F548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]</w:t>
            </w:r>
          </w:p>
          <w:p w14:paraId="6902657E" w14:textId="77777777" w:rsidR="009F5487" w:rsidRDefault="009F5487" w:rsidP="009F5487"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1BFC8DE2" w14:textId="77777777" w:rsidR="009F5487" w:rsidRDefault="009F5487" w:rsidP="009F5487">
            <w:pPr>
              <w:pBdr>
                <w:bottom w:val="single" w:sz="6" w:space="1" w:color="auto"/>
              </w:pBdr>
            </w:pPr>
            <w:r>
              <w:tab/>
            </w:r>
            <w:r>
              <w:tab/>
            </w:r>
            <w:r>
              <w:tab/>
              <w:t>],</w:t>
            </w:r>
          </w:p>
          <w:p w14:paraId="51103F49" w14:textId="30374F30" w:rsidR="009F5487" w:rsidRDefault="00DA7847" w:rsidP="00D318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 of Payment Section:</w:t>
            </w:r>
          </w:p>
          <w:p w14:paraId="08776CDF" w14:textId="77777777" w:rsidR="00DA7847" w:rsidRDefault="00DA7847" w:rsidP="00DA7847">
            <w:r>
              <w:t>"FormOfPayment": [</w:t>
            </w:r>
          </w:p>
          <w:p w14:paraId="68985B62" w14:textId="77777777" w:rsidR="00DA7847" w:rsidRDefault="00DA7847" w:rsidP="00DA7847">
            <w:r>
              <w:tab/>
            </w:r>
            <w:r>
              <w:tab/>
            </w:r>
            <w:r>
              <w:tab/>
            </w:r>
            <w:r>
              <w:tab/>
              <w:t>{</w:t>
            </w:r>
          </w:p>
          <w:p w14:paraId="37F6BD88" w14:textId="77777777" w:rsidR="00DA7847" w:rsidRDefault="00DA7847" w:rsidP="00DA784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"FormOfPaymentPaymentCard",</w:t>
            </w:r>
          </w:p>
          <w:p w14:paraId="0FD1D8B6" w14:textId="77777777" w:rsidR="00DA7847" w:rsidRDefault="00DA7847" w:rsidP="00DA784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"PaymentCard": {</w:t>
            </w:r>
          </w:p>
          <w:p w14:paraId="00736A7B" w14:textId="77777777" w:rsidR="00DA7847" w:rsidRDefault="00DA7847" w:rsidP="00DA784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"PaymentCardDetail",</w:t>
            </w:r>
          </w:p>
          <w:p w14:paraId="66C8922D" w14:textId="77777777" w:rsidR="00DA7847" w:rsidRDefault="00DA7847" w:rsidP="00DA784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"expireDate": "0825",</w:t>
            </w:r>
          </w:p>
          <w:p w14:paraId="379CA99B" w14:textId="77777777" w:rsidR="00DA7847" w:rsidRDefault="00DA7847" w:rsidP="00DA7847">
            <w:r>
              <w:lastRenderedPageBreak/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"CardType": "Credit",</w:t>
            </w:r>
          </w:p>
          <w:p w14:paraId="10237BC6" w14:textId="77777777" w:rsidR="00DA7847" w:rsidRDefault="00DA7847" w:rsidP="00DA784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"CardCode": "VI",</w:t>
            </w:r>
          </w:p>
          <w:p w14:paraId="3C5013F3" w14:textId="77777777" w:rsidR="00DA7847" w:rsidRDefault="00DA7847" w:rsidP="00DA784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"CardHolderName": "Frank Sinatra",</w:t>
            </w:r>
          </w:p>
          <w:p w14:paraId="671A33E2" w14:textId="77777777" w:rsidR="00DA7847" w:rsidRDefault="00DA7847" w:rsidP="00DA784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"CardNumber": {</w:t>
            </w:r>
          </w:p>
          <w:p w14:paraId="73454070" w14:textId="77777777" w:rsidR="00DA7847" w:rsidRDefault="00DA7847" w:rsidP="00DA784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"PlainText": "4111111111111111"</w:t>
            </w:r>
          </w:p>
          <w:p w14:paraId="42C5F2A3" w14:textId="77777777" w:rsidR="00DA7847" w:rsidRDefault="00DA7847" w:rsidP="00DA784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3EFA2B0F" w14:textId="77777777" w:rsidR="00DA7847" w:rsidRDefault="00DA7847" w:rsidP="00DA784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"SeriesCode": {</w:t>
            </w:r>
          </w:p>
          <w:p w14:paraId="1E52C21B" w14:textId="77777777" w:rsidR="00DA7847" w:rsidRDefault="00DA7847" w:rsidP="00DA784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"PlainText": "123"</w:t>
            </w:r>
          </w:p>
          <w:p w14:paraId="67ED4F9C" w14:textId="77777777" w:rsidR="00DA7847" w:rsidRDefault="00DA7847" w:rsidP="00DA784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161410A8" w14:textId="77777777" w:rsidR="00DA7847" w:rsidRDefault="00DA7847" w:rsidP="00DA784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"Address": {</w:t>
            </w:r>
          </w:p>
          <w:p w14:paraId="1ACFAF9C" w14:textId="77777777" w:rsidR="00DA7847" w:rsidRDefault="00DA7847" w:rsidP="00DA784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"Address",</w:t>
            </w:r>
          </w:p>
          <w:p w14:paraId="2C90BE74" w14:textId="77777777" w:rsidR="00DA7847" w:rsidRDefault="00DA7847" w:rsidP="00DA784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"AddressLine": [</w:t>
            </w:r>
          </w:p>
          <w:p w14:paraId="47E72642" w14:textId="77777777" w:rsidR="00DA7847" w:rsidRDefault="00DA7847" w:rsidP="00DA784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"125 Billing Address Street"</w:t>
            </w:r>
          </w:p>
          <w:p w14:paraId="09B37BB6" w14:textId="77777777" w:rsidR="00DA7847" w:rsidRDefault="00DA7847" w:rsidP="00DA784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],</w:t>
            </w:r>
          </w:p>
          <w:p w14:paraId="459D9E67" w14:textId="77777777" w:rsidR="00DA7847" w:rsidRDefault="00DA7847" w:rsidP="00DA784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"City": "Claremont",</w:t>
            </w:r>
          </w:p>
          <w:p w14:paraId="4AD2B27B" w14:textId="77777777" w:rsidR="00DA7847" w:rsidRDefault="00DA7847" w:rsidP="00DA784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"StateProv": {</w:t>
            </w:r>
          </w:p>
          <w:p w14:paraId="1015E317" w14:textId="77777777" w:rsidR="00DA7847" w:rsidRDefault="00DA7847" w:rsidP="00DA784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"value": "CA"</w:t>
            </w:r>
          </w:p>
          <w:p w14:paraId="32B5AAFE" w14:textId="77777777" w:rsidR="00DA7847" w:rsidRDefault="00DA7847" w:rsidP="00DA784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7E6DB09B" w14:textId="77777777" w:rsidR="00DA7847" w:rsidRDefault="00DA7847" w:rsidP="00DA784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"Country": {</w:t>
            </w:r>
          </w:p>
          <w:p w14:paraId="511D1E72" w14:textId="77777777" w:rsidR="00DA7847" w:rsidRDefault="00DA7847" w:rsidP="00DA784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"value": "US"</w:t>
            </w:r>
          </w:p>
          <w:p w14:paraId="6525EA3B" w14:textId="77777777" w:rsidR="00DA7847" w:rsidRDefault="00DA7847" w:rsidP="00DA784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7A97CC12" w14:textId="77777777" w:rsidR="00DA7847" w:rsidRDefault="00DA7847" w:rsidP="00DA784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"PostalCode": "91711-3323"</w:t>
            </w:r>
          </w:p>
          <w:p w14:paraId="2C7CCB4C" w14:textId="77777777" w:rsidR="00DA7847" w:rsidRDefault="00DA7847" w:rsidP="00DA784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4A8FE6B8" w14:textId="77777777" w:rsidR="00DA7847" w:rsidRDefault="00DA7847" w:rsidP="00DA784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"Telephone": [</w:t>
            </w:r>
          </w:p>
          <w:p w14:paraId="0D92FEF5" w14:textId="77777777" w:rsidR="00DA7847" w:rsidRDefault="00DA7847" w:rsidP="00DA7847">
            <w:r>
              <w:lastRenderedPageBreak/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{</w:t>
            </w:r>
          </w:p>
          <w:p w14:paraId="5B4BB5E0" w14:textId="77777777" w:rsidR="00DA7847" w:rsidRDefault="00DA7847" w:rsidP="00DA784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"Telephone",</w:t>
            </w:r>
          </w:p>
          <w:p w14:paraId="028D270C" w14:textId="77777777" w:rsidR="00DA7847" w:rsidRDefault="00DA7847" w:rsidP="00DA784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"countryAccessCode": "1",</w:t>
            </w:r>
          </w:p>
          <w:p w14:paraId="7C1FB493" w14:textId="77777777" w:rsidR="00DA7847" w:rsidRDefault="00DA7847" w:rsidP="00DA784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"areaCityCode": "909",</w:t>
            </w:r>
          </w:p>
          <w:p w14:paraId="675F549A" w14:textId="77777777" w:rsidR="00DA7847" w:rsidRDefault="00DA7847" w:rsidP="00DA784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"phoneNumber": "1231234"</w:t>
            </w:r>
          </w:p>
          <w:p w14:paraId="4F3D89C3" w14:textId="77777777" w:rsidR="00DA7847" w:rsidRDefault="00DA7847" w:rsidP="00DA784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06DAD450" w14:textId="77777777" w:rsidR="00DA7847" w:rsidRDefault="00DA7847" w:rsidP="00DA784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]</w:t>
            </w:r>
          </w:p>
          <w:p w14:paraId="140FA5B5" w14:textId="77777777" w:rsidR="00DA7847" w:rsidRDefault="00DA7847" w:rsidP="00DA7847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3754BD69" w14:textId="77777777" w:rsidR="00DA7847" w:rsidRDefault="00DA7847" w:rsidP="00DA7847"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48F348E0" w14:textId="77777777" w:rsidR="00DA7847" w:rsidRDefault="00DA7847" w:rsidP="00DA7847">
            <w:pPr>
              <w:pBdr>
                <w:bottom w:val="single" w:sz="6" w:space="1" w:color="auto"/>
              </w:pBdr>
            </w:pPr>
            <w:r>
              <w:tab/>
            </w:r>
            <w:r>
              <w:tab/>
            </w:r>
            <w:r>
              <w:tab/>
              <w:t>],</w:t>
            </w:r>
          </w:p>
          <w:p w14:paraId="4DDB4D85" w14:textId="758FFECC" w:rsidR="00DA7847" w:rsidRDefault="00DA7847" w:rsidP="00D318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Payment Section:</w:t>
            </w:r>
          </w:p>
          <w:p w14:paraId="6AEE9F62" w14:textId="77777777" w:rsidR="005F6488" w:rsidRDefault="005F6488" w:rsidP="005F6488">
            <w:r>
              <w:t>"Payment": [</w:t>
            </w:r>
          </w:p>
          <w:p w14:paraId="5F656CA8" w14:textId="77777777" w:rsidR="005F6488" w:rsidRDefault="005F6488" w:rsidP="005F6488">
            <w:r>
              <w:tab/>
            </w:r>
            <w:r>
              <w:tab/>
            </w:r>
            <w:r>
              <w:tab/>
            </w:r>
            <w:r>
              <w:tab/>
              <w:t>{</w:t>
            </w:r>
          </w:p>
          <w:p w14:paraId="51066530" w14:textId="77777777" w:rsidR="005F6488" w:rsidRDefault="005F6488" w:rsidP="005F6488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"Payment",</w:t>
            </w:r>
          </w:p>
          <w:p w14:paraId="7D64BB73" w14:textId="77777777" w:rsidR="005F6488" w:rsidRDefault="005F6488" w:rsidP="005F6488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"Amount": {</w:t>
            </w:r>
          </w:p>
          <w:p w14:paraId="1C7822E4" w14:textId="77777777" w:rsidR="005F6488" w:rsidRDefault="005F6488" w:rsidP="005F6488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"value": 374.12,</w:t>
            </w:r>
          </w:p>
          <w:p w14:paraId="47DF3EE6" w14:textId="77777777" w:rsidR="005F6488" w:rsidRDefault="005F6488" w:rsidP="005F6488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"code": "USD"</w:t>
            </w:r>
          </w:p>
          <w:p w14:paraId="5A7CCEA0" w14:textId="77777777" w:rsidR="005F6488" w:rsidRDefault="005F6488" w:rsidP="005F6488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010FBE80" w14:textId="77777777" w:rsidR="005F6488" w:rsidRDefault="005F6488" w:rsidP="005F6488"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540BD6F7" w14:textId="77777777" w:rsidR="005F6488" w:rsidRDefault="005F6488" w:rsidP="005F6488">
            <w:pPr>
              <w:pBdr>
                <w:bottom w:val="single" w:sz="6" w:space="1" w:color="auto"/>
              </w:pBdr>
            </w:pPr>
            <w:r>
              <w:tab/>
            </w:r>
            <w:r>
              <w:tab/>
            </w:r>
            <w:r>
              <w:tab/>
              <w:t>],</w:t>
            </w:r>
          </w:p>
          <w:p w14:paraId="63C4F856" w14:textId="6C4469E8" w:rsidR="005F6488" w:rsidRDefault="004C43FB" w:rsidP="00D318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Expanded Receipt Section:</w:t>
            </w:r>
          </w:p>
          <w:p w14:paraId="6940B4A9" w14:textId="77777777" w:rsidR="004C43FB" w:rsidRDefault="004C43FB" w:rsidP="004C43FB">
            <w:r>
              <w:t>"Receipt": [</w:t>
            </w:r>
          </w:p>
          <w:p w14:paraId="725F95A7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  <w:t>{</w:t>
            </w:r>
          </w:p>
          <w:p w14:paraId="57FD14D6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"ReceiptConfirmation",</w:t>
            </w:r>
          </w:p>
          <w:p w14:paraId="2315489C" w14:textId="77777777" w:rsidR="004C43FB" w:rsidRDefault="004C43FB" w:rsidP="004C43FB">
            <w:r>
              <w:lastRenderedPageBreak/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"Confirmation": {</w:t>
            </w:r>
          </w:p>
          <w:p w14:paraId="028F4D9C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"ConfirmationHold",</w:t>
            </w:r>
          </w:p>
          <w:p w14:paraId="4EA11158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"confirmationStatus": {</w:t>
            </w:r>
          </w:p>
          <w:p w14:paraId="1423353D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"OfferStatusHospitality",</w:t>
            </w:r>
          </w:p>
          <w:p w14:paraId="25BE2E98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"Status": "Confirmed"</w:t>
            </w:r>
          </w:p>
          <w:p w14:paraId="0C0E30FF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177A6DD2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"Locator": {</w:t>
            </w:r>
          </w:p>
          <w:p w14:paraId="4ED3DA32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"value": "0",</w:t>
            </w:r>
          </w:p>
          <w:p w14:paraId="30667FE4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"locatorType": "Confirmation Number",</w:t>
            </w:r>
          </w:p>
          <w:p w14:paraId="67450B7E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"source": "BO",</w:t>
            </w:r>
          </w:p>
          <w:p w14:paraId="5ED6CD6B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"sourceContext": "Supplier"</w:t>
            </w:r>
          </w:p>
          <w:p w14:paraId="71936A3E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3F5FCDB3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"OfferStatus": {</w:t>
            </w:r>
          </w:p>
          <w:p w14:paraId="59632B8F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"OfferStatusHospitality",</w:t>
            </w:r>
          </w:p>
          <w:p w14:paraId="4C8AFD7E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"Status": "Confirmed"</w:t>
            </w:r>
          </w:p>
          <w:p w14:paraId="0B2B9DDF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23543859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71027AFB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0734E86C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  <w:t>{</w:t>
            </w:r>
          </w:p>
          <w:p w14:paraId="13C526D1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"ReceiptConfirmation",</w:t>
            </w:r>
          </w:p>
          <w:p w14:paraId="0D6EE084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"Confirmation": {</w:t>
            </w:r>
          </w:p>
          <w:p w14:paraId="71A7F174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"ConfirmationHold",</w:t>
            </w:r>
          </w:p>
          <w:p w14:paraId="52E6F69C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"confirmationStatus": {</w:t>
            </w:r>
          </w:p>
          <w:p w14:paraId="018FA81A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"OfferStatusHospitality",</w:t>
            </w:r>
          </w:p>
          <w:p w14:paraId="7F30905C" w14:textId="77777777" w:rsidR="004C43FB" w:rsidRDefault="004C43FB" w:rsidP="004C43FB">
            <w:r>
              <w:lastRenderedPageBreak/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"Status": "Confirmed"</w:t>
            </w:r>
          </w:p>
          <w:p w14:paraId="051F0BFE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131BC3F3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"Locator": {</w:t>
            </w:r>
          </w:p>
          <w:p w14:paraId="2B390F5B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"value": "0GQ506",</w:t>
            </w:r>
          </w:p>
          <w:p w14:paraId="470ED3E0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"sourceContext": "Travelport"</w:t>
            </w:r>
          </w:p>
          <w:p w14:paraId="1EE30C99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},</w:t>
            </w:r>
          </w:p>
          <w:p w14:paraId="0767035B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"OfferStatus": {</w:t>
            </w:r>
          </w:p>
          <w:p w14:paraId="15F86F43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"@type": "OfferStatusHospitality",</w:t>
            </w:r>
          </w:p>
          <w:p w14:paraId="76D10F77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"Status": "Confirmed"</w:t>
            </w:r>
          </w:p>
          <w:p w14:paraId="4D4B35ED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59609BF0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6A4B3408" w14:textId="77777777" w:rsidR="004C43FB" w:rsidRDefault="004C43FB" w:rsidP="004C43FB">
            <w:r>
              <w:tab/>
            </w:r>
            <w:r>
              <w:tab/>
            </w:r>
            <w:r>
              <w:tab/>
            </w:r>
            <w:r>
              <w:tab/>
              <w:t>}</w:t>
            </w:r>
          </w:p>
          <w:p w14:paraId="6217FBAF" w14:textId="77777777" w:rsidR="004C43FB" w:rsidRDefault="004C43FB" w:rsidP="004C43FB">
            <w:r>
              <w:tab/>
            </w:r>
            <w:r>
              <w:tab/>
            </w:r>
            <w:r>
              <w:tab/>
              <w:t>]</w:t>
            </w:r>
          </w:p>
          <w:p w14:paraId="4D1F4E2D" w14:textId="77777777" w:rsidR="004C43FB" w:rsidRDefault="004C43FB" w:rsidP="004C43FB">
            <w:r>
              <w:tab/>
            </w:r>
            <w:r>
              <w:tab/>
              <w:t>}</w:t>
            </w:r>
          </w:p>
          <w:p w14:paraId="4506F9E0" w14:textId="77777777" w:rsidR="004C43FB" w:rsidRDefault="004C43FB" w:rsidP="004C43FB">
            <w:r>
              <w:tab/>
              <w:t>}</w:t>
            </w:r>
          </w:p>
          <w:p w14:paraId="37ACE4EF" w14:textId="77777777" w:rsidR="004C43FB" w:rsidRDefault="004C43FB" w:rsidP="004C43FB">
            <w:pPr>
              <w:pBdr>
                <w:bottom w:val="single" w:sz="6" w:space="1" w:color="auto"/>
              </w:pBdr>
            </w:pPr>
            <w:r>
              <w:t>}</w:t>
            </w:r>
          </w:p>
          <w:p w14:paraId="2C421278" w14:textId="49A45ADE" w:rsidR="00EB5C6A" w:rsidRDefault="00EC4F6D" w:rsidP="00D318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Rate Info:</w:t>
            </w:r>
          </w:p>
          <w:p w14:paraId="1190D9CA" w14:textId="77777777" w:rsidR="00542346" w:rsidRPr="00481177" w:rsidRDefault="00542346" w:rsidP="00542346">
            <w:r w:rsidRPr="00481177">
              <w:t>"ProductRateCodeInfo": [</w:t>
            </w:r>
          </w:p>
          <w:p w14:paraId="7CFFC550" w14:textId="77777777" w:rsidR="00542346" w:rsidRPr="00481177" w:rsidRDefault="00542346" w:rsidP="00542346">
            <w:r w:rsidRPr="00481177">
              <w:t xml:space="preserve">                            {</w:t>
            </w:r>
          </w:p>
          <w:p w14:paraId="7B419155" w14:textId="77777777" w:rsidR="00542346" w:rsidRPr="00481177" w:rsidRDefault="00542346" w:rsidP="00542346">
            <w:r w:rsidRPr="00481177">
              <w:t xml:space="preserve">                                "RateCodeInfo": {</w:t>
            </w:r>
          </w:p>
          <w:p w14:paraId="1D717313" w14:textId="77777777" w:rsidR="00542346" w:rsidRDefault="00542346" w:rsidP="00542346">
            <w:r w:rsidRPr="00481177">
              <w:t xml:space="preserve">                                    "rateCategory": "RackGeneral"</w:t>
            </w:r>
            <w:r>
              <w:t>,</w:t>
            </w:r>
          </w:p>
          <w:p w14:paraId="245869DC" w14:textId="77777777" w:rsidR="00542346" w:rsidRDefault="00542346" w:rsidP="00542346">
            <w:r>
              <w:t xml:space="preserve">                                    “rateName”:”ParkSleepFly Com”,</w:t>
            </w:r>
          </w:p>
          <w:p w14:paraId="6EE1DB1C" w14:textId="77777777" w:rsidR="00542346" w:rsidRDefault="00542346" w:rsidP="00542346">
            <w:r>
              <w:t xml:space="preserve">                                    “rateID”:”12343434”,</w:t>
            </w:r>
          </w:p>
          <w:p w14:paraId="699FB83B" w14:textId="77777777" w:rsidR="00542346" w:rsidRPr="00481177" w:rsidRDefault="00542346" w:rsidP="00542346">
            <w:r>
              <w:t xml:space="preserve">                                    “value”:”DUR”</w:t>
            </w:r>
          </w:p>
          <w:p w14:paraId="2F6BA167" w14:textId="77777777" w:rsidR="00542346" w:rsidRPr="00481177" w:rsidRDefault="00542346" w:rsidP="00542346">
            <w:r w:rsidRPr="00481177">
              <w:t xml:space="preserve">                                }</w:t>
            </w:r>
          </w:p>
          <w:p w14:paraId="413EE3F8" w14:textId="77777777" w:rsidR="00EC4F6D" w:rsidRDefault="00EC4F6D" w:rsidP="00D318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B8CF76" w14:textId="77777777" w:rsidR="001C6795" w:rsidRDefault="001C6795" w:rsidP="00D318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E41E66" w14:textId="264D2715" w:rsidR="00E95349" w:rsidRPr="00E858F4" w:rsidRDefault="00E95349" w:rsidP="00D318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8CB" w:rsidRPr="00B927AB" w14:paraId="471F7347" w14:textId="77777777" w:rsidTr="009E71A0">
        <w:trPr>
          <w:cantSplit/>
        </w:trPr>
        <w:tc>
          <w:tcPr>
            <w:tcW w:w="10350" w:type="dxa"/>
            <w:gridSpan w:val="5"/>
            <w:shd w:val="clear" w:color="auto" w:fill="F2F2F2" w:themeFill="background1" w:themeFillShade="F2"/>
          </w:tcPr>
          <w:p w14:paraId="5B0AC474" w14:textId="77777777" w:rsidR="00D318CB" w:rsidRPr="003770F4" w:rsidRDefault="00D318CB" w:rsidP="00D318CB">
            <w:pPr>
              <w:rPr>
                <w:rFonts w:ascii="Arial Black" w:hAnsi="Arial Black" w:cs="Arial"/>
              </w:rPr>
            </w:pPr>
            <w:r w:rsidRPr="003770F4">
              <w:rPr>
                <w:rFonts w:ascii="Arial Black" w:hAnsi="Arial Black" w:cs="Arial"/>
              </w:rPr>
              <w:lastRenderedPageBreak/>
              <w:t>Error Handling</w:t>
            </w:r>
          </w:p>
        </w:tc>
      </w:tr>
      <w:tr w:rsidR="00D318CB" w:rsidRPr="00B927AB" w14:paraId="6A454C6C" w14:textId="77777777" w:rsidTr="009E71A0">
        <w:trPr>
          <w:cantSplit/>
        </w:trPr>
        <w:tc>
          <w:tcPr>
            <w:tcW w:w="2429" w:type="dxa"/>
          </w:tcPr>
          <w:p w14:paraId="1C963C2B" w14:textId="77777777" w:rsidR="00D318CB" w:rsidRPr="00E858F4" w:rsidRDefault="00D318CB" w:rsidP="00D318CB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Error scenarios and/or messages specific to this feature.</w:t>
            </w:r>
          </w:p>
        </w:tc>
        <w:tc>
          <w:tcPr>
            <w:tcW w:w="7921" w:type="dxa"/>
            <w:gridSpan w:val="4"/>
          </w:tcPr>
          <w:p w14:paraId="4A8EFB23" w14:textId="77777777" w:rsidR="00D318CB" w:rsidRPr="00E858F4" w:rsidRDefault="00D318CB" w:rsidP="00D318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8CB" w:rsidRPr="00B927AB" w14:paraId="14E07443" w14:textId="77777777" w:rsidTr="009E71A0">
        <w:trPr>
          <w:cantSplit/>
        </w:trPr>
        <w:tc>
          <w:tcPr>
            <w:tcW w:w="10350" w:type="dxa"/>
            <w:gridSpan w:val="5"/>
            <w:shd w:val="clear" w:color="auto" w:fill="F2F2F2" w:themeFill="background1" w:themeFillShade="F2"/>
          </w:tcPr>
          <w:p w14:paraId="7F91BBD9" w14:textId="2FD74D6F" w:rsidR="00D318CB" w:rsidRPr="00D35955" w:rsidRDefault="00D318CB" w:rsidP="00D318CB">
            <w:pPr>
              <w:rPr>
                <w:rFonts w:ascii="Arial Black" w:hAnsi="Arial Black" w:cs="Arial"/>
              </w:rPr>
            </w:pPr>
            <w:r w:rsidRPr="003770F4">
              <w:rPr>
                <w:rFonts w:ascii="Arial Black" w:hAnsi="Arial Black" w:cs="Arial"/>
              </w:rPr>
              <w:t>Examples</w:t>
            </w:r>
          </w:p>
        </w:tc>
      </w:tr>
      <w:tr w:rsidR="00D318CB" w:rsidRPr="00B927AB" w14:paraId="725DE68F" w14:textId="77777777" w:rsidTr="009E71A0">
        <w:trPr>
          <w:cantSplit/>
        </w:trPr>
        <w:tc>
          <w:tcPr>
            <w:tcW w:w="2429" w:type="dxa"/>
          </w:tcPr>
          <w:p w14:paraId="01D8EEB5" w14:textId="77777777" w:rsidR="00D318CB" w:rsidRDefault="00D318CB" w:rsidP="00D318CB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Pre-prod endpoint</w:t>
            </w:r>
            <w:r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Pr="00E858F4">
              <w:rPr>
                <w:rFonts w:ascii="Arial" w:hAnsi="Arial" w:cs="Arial"/>
                <w:sz w:val="20"/>
                <w:szCs w:val="20"/>
              </w:rPr>
              <w:t>HTTP request</w:t>
            </w:r>
            <w:r>
              <w:rPr>
                <w:rFonts w:ascii="Arial" w:hAnsi="Arial" w:cs="Arial"/>
                <w:sz w:val="20"/>
                <w:szCs w:val="20"/>
              </w:rPr>
              <w:t xml:space="preserve"> example</w:t>
            </w:r>
            <w:r w:rsidRPr="00E858F4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42DE53F" w14:textId="77777777" w:rsidR="00D318CB" w:rsidRDefault="00D318CB" w:rsidP="00D318CB">
            <w:pPr>
              <w:rPr>
                <w:rStyle w:val="sbrace"/>
                <w:rFonts w:ascii="Arial" w:hAnsi="Arial" w:cs="Arial"/>
                <w:sz w:val="20"/>
                <w:szCs w:val="20"/>
              </w:rPr>
            </w:pPr>
            <w:r w:rsidRPr="006A0BBA">
              <w:rPr>
                <w:rFonts w:ascii="Arial" w:hAnsi="Arial" w:cs="Arial"/>
                <w:color w:val="FF5E6F" w:themeColor="accent1"/>
                <w:sz w:val="18"/>
                <w:szCs w:val="18"/>
              </w:rPr>
              <w:t>Required for model updates.</w:t>
            </w:r>
            <w:r w:rsidRPr="004F395E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Define </w:t>
            </w:r>
            <w:r w:rsidRPr="00E858F4">
              <w:rPr>
                <w:rFonts w:ascii="Arial" w:hAnsi="Arial" w:cs="Arial"/>
                <w:sz w:val="18"/>
                <w:szCs w:val="18"/>
              </w:rPr>
              <w:t xml:space="preserve">all </w:t>
            </w:r>
            <w:r>
              <w:rPr>
                <w:rFonts w:ascii="Arial" w:hAnsi="Arial" w:cs="Arial"/>
                <w:sz w:val="18"/>
                <w:szCs w:val="18"/>
              </w:rPr>
              <w:t xml:space="preserve">data </w:t>
            </w:r>
            <w:r w:rsidRPr="00E858F4">
              <w:rPr>
                <w:rFonts w:ascii="Arial" w:hAnsi="Arial" w:cs="Arial"/>
                <w:sz w:val="18"/>
                <w:szCs w:val="18"/>
              </w:rPr>
              <w:t>sent,</w:t>
            </w:r>
            <w:r>
              <w:rPr>
                <w:rFonts w:ascii="Arial" w:hAnsi="Arial" w:cs="Arial"/>
                <w:sz w:val="18"/>
                <w:szCs w:val="18"/>
              </w:rPr>
              <w:t xml:space="preserve"> and</w:t>
            </w:r>
            <w:r w:rsidRPr="00E858F4">
              <w:rPr>
                <w:rFonts w:ascii="Arial" w:hAnsi="Arial" w:cs="Arial"/>
                <w:sz w:val="18"/>
                <w:szCs w:val="18"/>
              </w:rPr>
              <w:t xml:space="preserve"> optional or required query parameters</w:t>
            </w:r>
          </w:p>
          <w:p w14:paraId="4F30529F" w14:textId="77777777" w:rsidR="00D318CB" w:rsidRPr="00D35955" w:rsidRDefault="00D318CB" w:rsidP="00D318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036511" w14:textId="77777777" w:rsidR="00D318CB" w:rsidRPr="00D35955" w:rsidRDefault="00D318CB" w:rsidP="00D318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69629CF2" w14:textId="77777777" w:rsidR="00D318CB" w:rsidRPr="00D35955" w:rsidRDefault="00D318CB" w:rsidP="00D318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4A4A5A" w14:textId="6449417F" w:rsidR="00D318CB" w:rsidRPr="00D35955" w:rsidRDefault="00D318CB" w:rsidP="00D318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1" w:type="dxa"/>
            <w:gridSpan w:val="4"/>
          </w:tcPr>
          <w:p w14:paraId="0F134C2C" w14:textId="77777777" w:rsidR="00D318CB" w:rsidRPr="00B927AB" w:rsidRDefault="00D318CB" w:rsidP="00D318CB">
            <w:pPr>
              <w:rPr>
                <w:rStyle w:val="sbrace"/>
                <w:rFonts w:ascii="Arial" w:hAnsi="Arial" w:cs="Arial"/>
              </w:rPr>
            </w:pPr>
          </w:p>
        </w:tc>
      </w:tr>
      <w:tr w:rsidR="00D318CB" w:rsidRPr="00B927AB" w14:paraId="158AEE37" w14:textId="77777777" w:rsidTr="009E71A0">
        <w:trPr>
          <w:cantSplit/>
        </w:trPr>
        <w:tc>
          <w:tcPr>
            <w:tcW w:w="10350" w:type="dxa"/>
            <w:gridSpan w:val="5"/>
          </w:tcPr>
          <w:p w14:paraId="1762ED18" w14:textId="77777777" w:rsidR="00D318CB" w:rsidRPr="00E858F4" w:rsidRDefault="00D318CB" w:rsidP="00D318CB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 xml:space="preserve">Request payload example in </w:t>
            </w:r>
            <w:r w:rsidRPr="003C4E88">
              <w:rPr>
                <w:rFonts w:ascii="Arial" w:hAnsi="Arial" w:cs="Arial"/>
                <w:b/>
                <w:sz w:val="20"/>
                <w:szCs w:val="20"/>
              </w:rPr>
              <w:t>JSON</w:t>
            </w:r>
            <w:r w:rsidRPr="00E858F4">
              <w:rPr>
                <w:rFonts w:ascii="Arial" w:hAnsi="Arial" w:cs="Arial"/>
                <w:sz w:val="20"/>
                <w:szCs w:val="20"/>
              </w:rPr>
              <w:t xml:space="preserve"> below:</w:t>
            </w:r>
          </w:p>
          <w:p w14:paraId="42072F1F" w14:textId="77777777" w:rsidR="00D318CB" w:rsidRDefault="00D318CB" w:rsidP="00D318CB">
            <w:pPr>
              <w:rPr>
                <w:rStyle w:val="sbrace"/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18"/>
                <w:szCs w:val="18"/>
              </w:rPr>
              <w:t>If longer than 2 pages, attach as a separate</w:t>
            </w:r>
            <w:r>
              <w:rPr>
                <w:rFonts w:ascii="Arial" w:hAnsi="Arial" w:cs="Arial"/>
                <w:sz w:val="18"/>
                <w:szCs w:val="18"/>
              </w:rPr>
              <w:t xml:space="preserve"> .txt</w:t>
            </w:r>
            <w:r w:rsidRPr="00E858F4">
              <w:rPr>
                <w:rFonts w:ascii="Arial" w:hAnsi="Arial" w:cs="Arial"/>
                <w:sz w:val="18"/>
                <w:szCs w:val="18"/>
              </w:rPr>
              <w:t xml:space="preserve"> file.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A0BBA">
              <w:rPr>
                <w:rFonts w:ascii="Arial" w:hAnsi="Arial" w:cs="Arial"/>
                <w:color w:val="FF5E6F" w:themeColor="accent1"/>
                <w:sz w:val="18"/>
                <w:szCs w:val="18"/>
              </w:rPr>
              <w:t xml:space="preserve">Full-length example </w:t>
            </w:r>
            <w:r w:rsidRPr="006A0BBA">
              <w:rPr>
                <w:rFonts w:ascii="Arial" w:hAnsi="Arial" w:cs="Arial"/>
                <w:color w:val="FF5E6F" w:themeColor="accent1"/>
                <w:sz w:val="18"/>
                <w:szCs w:val="18"/>
                <w:u w:val="single"/>
              </w:rPr>
              <w:t>required</w:t>
            </w:r>
            <w:r w:rsidRPr="006A0BBA">
              <w:rPr>
                <w:rFonts w:ascii="Arial" w:hAnsi="Arial" w:cs="Arial"/>
                <w:color w:val="FF5E6F" w:themeColor="accent1"/>
                <w:sz w:val="18"/>
                <w:szCs w:val="18"/>
              </w:rPr>
              <w:t xml:space="preserve"> for any updates to request</w:t>
            </w:r>
            <w:r w:rsidRPr="00472ADE">
              <w:rPr>
                <w:rFonts w:ascii="Arial" w:hAnsi="Arial" w:cs="Arial"/>
                <w:color w:val="FF0000"/>
                <w:sz w:val="18"/>
                <w:szCs w:val="18"/>
              </w:rPr>
              <w:t>.</w:t>
            </w:r>
          </w:p>
          <w:p w14:paraId="3CE80049" w14:textId="77777777" w:rsidR="00D318CB" w:rsidRPr="00D35955" w:rsidRDefault="00D318CB" w:rsidP="00D318CB">
            <w:pPr>
              <w:rPr>
                <w:rFonts w:ascii="Arial" w:hAnsi="Arial" w:cs="Arial"/>
                <w:sz w:val="18"/>
                <w:szCs w:val="18"/>
              </w:rPr>
            </w:pPr>
          </w:p>
          <w:p w14:paraId="492E6FFC" w14:textId="28A7800B" w:rsidR="00D318CB" w:rsidRPr="00D35955" w:rsidRDefault="00D318CB" w:rsidP="00D318C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18CB" w:rsidRPr="00B927AB" w14:paraId="1E4762C7" w14:textId="77777777" w:rsidTr="009E71A0">
        <w:trPr>
          <w:cantSplit/>
        </w:trPr>
        <w:tc>
          <w:tcPr>
            <w:tcW w:w="10350" w:type="dxa"/>
            <w:gridSpan w:val="5"/>
          </w:tcPr>
          <w:p w14:paraId="13753E0F" w14:textId="77777777" w:rsidR="00D318CB" w:rsidRDefault="00D318CB" w:rsidP="00D318CB">
            <w:pPr>
              <w:rPr>
                <w:rStyle w:val="sbrace"/>
                <w:rFonts w:ascii="Arial" w:hAnsi="Arial" w:cs="Arial"/>
                <w:sz w:val="20"/>
                <w:szCs w:val="20"/>
              </w:rPr>
            </w:pPr>
          </w:p>
          <w:p w14:paraId="0DE17B64" w14:textId="4A7206A1" w:rsidR="00D318CB" w:rsidRPr="00D35955" w:rsidRDefault="00D318CB" w:rsidP="00D318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8CB" w:rsidRPr="00B927AB" w14:paraId="2A39A05F" w14:textId="77777777" w:rsidTr="009E71A0">
        <w:trPr>
          <w:cantSplit/>
        </w:trPr>
        <w:tc>
          <w:tcPr>
            <w:tcW w:w="10350" w:type="dxa"/>
            <w:gridSpan w:val="5"/>
          </w:tcPr>
          <w:p w14:paraId="33A52FA8" w14:textId="77777777" w:rsidR="00D318CB" w:rsidRPr="00E858F4" w:rsidRDefault="00D318CB" w:rsidP="00D318CB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 xml:space="preserve">Response example in </w:t>
            </w:r>
            <w:r w:rsidRPr="003C4E88">
              <w:rPr>
                <w:rFonts w:ascii="Arial" w:hAnsi="Arial" w:cs="Arial"/>
                <w:b/>
                <w:sz w:val="20"/>
                <w:szCs w:val="20"/>
              </w:rPr>
              <w:t>JSON</w:t>
            </w:r>
            <w:r w:rsidRPr="00E858F4">
              <w:rPr>
                <w:rFonts w:ascii="Arial" w:hAnsi="Arial" w:cs="Arial"/>
                <w:sz w:val="20"/>
                <w:szCs w:val="20"/>
              </w:rPr>
              <w:t xml:space="preserve"> below:</w:t>
            </w:r>
          </w:p>
          <w:p w14:paraId="6321FED2" w14:textId="77777777" w:rsidR="00D318CB" w:rsidRPr="00E858F4" w:rsidRDefault="00D318CB" w:rsidP="00D318CB">
            <w:pPr>
              <w:rPr>
                <w:rStyle w:val="sbrace"/>
                <w:rFonts w:ascii="Arial" w:hAnsi="Arial" w:cs="Arial"/>
                <w:b/>
                <w:bCs/>
                <w:sz w:val="18"/>
                <w:szCs w:val="18"/>
              </w:rPr>
            </w:pPr>
            <w:r w:rsidRPr="00E858F4">
              <w:rPr>
                <w:rFonts w:ascii="Arial" w:hAnsi="Arial" w:cs="Arial"/>
                <w:sz w:val="18"/>
                <w:szCs w:val="18"/>
              </w:rPr>
              <w:t xml:space="preserve">If longer than 2 pages, attach as a separate </w:t>
            </w:r>
            <w:r>
              <w:rPr>
                <w:rFonts w:ascii="Arial" w:hAnsi="Arial" w:cs="Arial"/>
                <w:sz w:val="18"/>
                <w:szCs w:val="18"/>
              </w:rPr>
              <w:t>.txt</w:t>
            </w:r>
            <w:r w:rsidRPr="00E858F4">
              <w:rPr>
                <w:rFonts w:ascii="Arial" w:hAnsi="Arial" w:cs="Arial"/>
                <w:sz w:val="18"/>
                <w:szCs w:val="18"/>
              </w:rPr>
              <w:t xml:space="preserve"> file</w:t>
            </w:r>
            <w:r w:rsidRPr="006A0BBA">
              <w:rPr>
                <w:rFonts w:ascii="Arial" w:hAnsi="Arial" w:cs="Arial"/>
                <w:color w:val="FF5E6F" w:themeColor="accent1"/>
                <w:sz w:val="18"/>
                <w:szCs w:val="18"/>
              </w:rPr>
              <w:t xml:space="preserve">. Full-length example </w:t>
            </w:r>
            <w:r w:rsidRPr="006A0BBA">
              <w:rPr>
                <w:rFonts w:ascii="Arial" w:hAnsi="Arial" w:cs="Arial"/>
                <w:color w:val="FF5E6F" w:themeColor="accent1"/>
                <w:sz w:val="18"/>
                <w:szCs w:val="18"/>
                <w:u w:val="single"/>
              </w:rPr>
              <w:t>required</w:t>
            </w:r>
            <w:r w:rsidRPr="006A0BBA">
              <w:rPr>
                <w:rFonts w:ascii="Arial" w:hAnsi="Arial" w:cs="Arial"/>
                <w:color w:val="FF5E6F" w:themeColor="accent1"/>
                <w:sz w:val="18"/>
                <w:szCs w:val="18"/>
              </w:rPr>
              <w:t xml:space="preserve"> for any updates to response</w:t>
            </w:r>
            <w:r w:rsidRPr="00472ADE">
              <w:rPr>
                <w:rFonts w:ascii="Arial" w:hAnsi="Arial" w:cs="Arial"/>
                <w:color w:val="FF0000"/>
                <w:sz w:val="18"/>
                <w:szCs w:val="18"/>
              </w:rPr>
              <w:t>.</w:t>
            </w:r>
          </w:p>
        </w:tc>
      </w:tr>
      <w:tr w:rsidR="00D318CB" w:rsidRPr="00B927AB" w14:paraId="0A3DDBC3" w14:textId="77777777" w:rsidTr="009E71A0">
        <w:trPr>
          <w:cantSplit/>
        </w:trPr>
        <w:tc>
          <w:tcPr>
            <w:tcW w:w="10350" w:type="dxa"/>
            <w:gridSpan w:val="5"/>
          </w:tcPr>
          <w:p w14:paraId="7FCA2D6E" w14:textId="77777777" w:rsidR="00D318CB" w:rsidRPr="00E858F4" w:rsidRDefault="00D318CB" w:rsidP="00D318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1F238B" w14:textId="77777777" w:rsidR="0056171F" w:rsidRDefault="0056171F" w:rsidP="00D14783"/>
    <w:p w14:paraId="3F9F3EDA" w14:textId="77777777" w:rsidR="006715D0" w:rsidRDefault="006715D0" w:rsidP="003C4E88">
      <w:pPr>
        <w:pStyle w:val="Heading1"/>
      </w:pPr>
      <w:bookmarkStart w:id="3" w:name="_Toc66179026"/>
      <w:r>
        <w:t>Internal Features List</w:t>
      </w:r>
      <w:bookmarkEnd w:id="3"/>
    </w:p>
    <w:p w14:paraId="5B3AFEB6" w14:textId="77777777" w:rsidR="006715D0" w:rsidRDefault="006715D0" w:rsidP="006715D0">
      <w:r>
        <w:t>List all non-customer-facing features including the JIRA number and story title.</w:t>
      </w:r>
    </w:p>
    <w:p w14:paraId="014A662F" w14:textId="020DD192" w:rsidR="006715D0" w:rsidRDefault="006715D0" w:rsidP="005B5754">
      <w:pPr>
        <w:pStyle w:val="ListParagraph"/>
        <w:numPr>
          <w:ilvl w:val="0"/>
          <w:numId w:val="27"/>
        </w:numPr>
      </w:pPr>
    </w:p>
    <w:p w14:paraId="1E3ED94A" w14:textId="77777777" w:rsidR="006715D0" w:rsidRDefault="006715D0" w:rsidP="006715D0"/>
    <w:p w14:paraId="6C22B8E8" w14:textId="77777777" w:rsidR="006715D0" w:rsidRDefault="006715D0" w:rsidP="003C4E88">
      <w:pPr>
        <w:pStyle w:val="Heading1"/>
      </w:pPr>
      <w:bookmarkStart w:id="4" w:name="_Toc66179027"/>
      <w:r>
        <w:t>Known Issues List</w:t>
      </w:r>
      <w:bookmarkEnd w:id="4"/>
    </w:p>
    <w:p w14:paraId="0B1C9D80" w14:textId="0AA98774" w:rsidR="006715D0" w:rsidRDefault="006715D0" w:rsidP="006715D0">
      <w:r>
        <w:t>Include only one known issues table for the entire release, noting all defects here.</w:t>
      </w:r>
    </w:p>
    <w:tbl>
      <w:tblPr>
        <w:tblStyle w:val="GridTable4-Accent3"/>
        <w:tblW w:w="10790" w:type="dxa"/>
        <w:tblLook w:val="04A0" w:firstRow="1" w:lastRow="0" w:firstColumn="1" w:lastColumn="0" w:noHBand="0" w:noVBand="1"/>
      </w:tblPr>
      <w:tblGrid>
        <w:gridCol w:w="1327"/>
        <w:gridCol w:w="669"/>
        <w:gridCol w:w="2857"/>
        <w:gridCol w:w="2881"/>
        <w:gridCol w:w="1813"/>
        <w:gridCol w:w="1243"/>
      </w:tblGrid>
      <w:tr w:rsidR="0050289C" w:rsidRPr="00B927AB" w14:paraId="33515215" w14:textId="77777777" w:rsidTr="007677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5" w:type="pct"/>
          </w:tcPr>
          <w:p w14:paraId="2BF08AD7" w14:textId="77777777" w:rsidR="0050289C" w:rsidRPr="0076773C" w:rsidRDefault="0050289C" w:rsidP="009E71A0">
            <w:pPr>
              <w:spacing w:beforeLines="60" w:before="144" w:afterLines="60" w:after="144"/>
              <w:rPr>
                <w:rFonts w:ascii="Arial" w:hAnsi="Arial" w:cs="Arial"/>
                <w:b w:val="0"/>
                <w:color w:val="F7E3CB" w:themeColor="background2"/>
                <w:szCs w:val="22"/>
              </w:rPr>
            </w:pPr>
            <w:r w:rsidRPr="0076773C">
              <w:rPr>
                <w:rFonts w:ascii="Arial" w:hAnsi="Arial" w:cs="Arial"/>
                <w:color w:val="F7E3CB" w:themeColor="background2"/>
                <w:szCs w:val="22"/>
              </w:rPr>
              <w:t>Defect #</w:t>
            </w:r>
          </w:p>
        </w:tc>
        <w:tc>
          <w:tcPr>
            <w:tcW w:w="310" w:type="pct"/>
          </w:tcPr>
          <w:p w14:paraId="460B2AE1" w14:textId="77777777" w:rsidR="0050289C" w:rsidRPr="0076773C" w:rsidRDefault="0050289C" w:rsidP="009E71A0">
            <w:pPr>
              <w:spacing w:beforeLines="60" w:before="144" w:afterLines="60" w:after="14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F7E3CB" w:themeColor="background2"/>
                <w:szCs w:val="22"/>
              </w:rPr>
            </w:pPr>
            <w:r w:rsidRPr="0076773C">
              <w:rPr>
                <w:rFonts w:ascii="Arial" w:hAnsi="Arial" w:cs="Arial"/>
                <w:color w:val="F7E3CB" w:themeColor="background2"/>
                <w:szCs w:val="22"/>
              </w:rPr>
              <w:t>Sev.</w:t>
            </w:r>
          </w:p>
        </w:tc>
        <w:tc>
          <w:tcPr>
            <w:tcW w:w="1324" w:type="pct"/>
          </w:tcPr>
          <w:p w14:paraId="3578CC3C" w14:textId="77777777" w:rsidR="0050289C" w:rsidRPr="0076773C" w:rsidRDefault="0050289C" w:rsidP="009E71A0">
            <w:pPr>
              <w:spacing w:beforeLines="60" w:before="144" w:afterLines="60" w:after="14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F7E3CB" w:themeColor="background2"/>
                <w:szCs w:val="22"/>
              </w:rPr>
            </w:pPr>
            <w:r w:rsidRPr="0076773C">
              <w:rPr>
                <w:rFonts w:ascii="Arial" w:hAnsi="Arial" w:cs="Arial"/>
                <w:color w:val="F7E3CB" w:themeColor="background2"/>
                <w:szCs w:val="22"/>
              </w:rPr>
              <w:t>Description</w:t>
            </w:r>
          </w:p>
        </w:tc>
        <w:tc>
          <w:tcPr>
            <w:tcW w:w="1335" w:type="pct"/>
          </w:tcPr>
          <w:p w14:paraId="763FF31C" w14:textId="77777777" w:rsidR="0050289C" w:rsidRPr="0076773C" w:rsidRDefault="0050289C" w:rsidP="009E71A0">
            <w:pPr>
              <w:spacing w:beforeLines="60" w:before="144" w:afterLines="60" w:after="14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F7E3CB" w:themeColor="background2"/>
                <w:szCs w:val="22"/>
              </w:rPr>
            </w:pPr>
            <w:r w:rsidRPr="0076773C">
              <w:rPr>
                <w:rFonts w:ascii="Arial" w:hAnsi="Arial" w:cs="Arial"/>
                <w:color w:val="F7E3CB" w:themeColor="background2"/>
                <w:szCs w:val="22"/>
              </w:rPr>
              <w:t>Comments</w:t>
            </w:r>
          </w:p>
        </w:tc>
        <w:tc>
          <w:tcPr>
            <w:tcW w:w="840" w:type="pct"/>
          </w:tcPr>
          <w:p w14:paraId="0E5E66CC" w14:textId="77777777" w:rsidR="0050289C" w:rsidRPr="0076773C" w:rsidRDefault="0050289C" w:rsidP="009E71A0">
            <w:pPr>
              <w:keepNext/>
              <w:spacing w:beforeLines="60" w:before="144" w:afterLines="60" w:after="14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F7E3CB" w:themeColor="background2"/>
                <w:szCs w:val="22"/>
              </w:rPr>
            </w:pPr>
            <w:r w:rsidRPr="0076773C">
              <w:rPr>
                <w:rFonts w:ascii="Arial" w:hAnsi="Arial" w:cs="Arial"/>
                <w:color w:val="F7E3CB" w:themeColor="background2"/>
                <w:szCs w:val="22"/>
              </w:rPr>
              <w:t>Defect applies to which cores?</w:t>
            </w:r>
          </w:p>
        </w:tc>
        <w:tc>
          <w:tcPr>
            <w:tcW w:w="576" w:type="pct"/>
          </w:tcPr>
          <w:p w14:paraId="569A49B2" w14:textId="77777777" w:rsidR="0050289C" w:rsidRPr="0076773C" w:rsidRDefault="0050289C" w:rsidP="009E71A0">
            <w:pPr>
              <w:keepNext/>
              <w:spacing w:beforeLines="60" w:before="144" w:afterLines="60" w:after="14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F7E3CB" w:themeColor="background2"/>
                <w:szCs w:val="22"/>
              </w:rPr>
            </w:pPr>
            <w:r w:rsidRPr="0076773C">
              <w:rPr>
                <w:rFonts w:ascii="Arial" w:hAnsi="Arial" w:cs="Arial"/>
                <w:color w:val="F7E3CB" w:themeColor="background2"/>
                <w:szCs w:val="22"/>
              </w:rPr>
              <w:t>Customer facing?</w:t>
            </w:r>
          </w:p>
          <w:p w14:paraId="780A043B" w14:textId="77777777" w:rsidR="0050289C" w:rsidRPr="0076773C" w:rsidRDefault="0050289C" w:rsidP="009E71A0">
            <w:pPr>
              <w:keepNext/>
              <w:spacing w:beforeLines="60" w:before="144" w:afterLines="60" w:after="14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F7E3CB" w:themeColor="background2"/>
                <w:szCs w:val="22"/>
              </w:rPr>
            </w:pPr>
            <w:r w:rsidRPr="0076773C">
              <w:rPr>
                <w:rFonts w:ascii="Arial" w:hAnsi="Arial" w:cs="Arial"/>
                <w:color w:val="F7E3CB" w:themeColor="background2"/>
                <w:sz w:val="18"/>
                <w:szCs w:val="18"/>
              </w:rPr>
              <w:t>(Yes/No)</w:t>
            </w:r>
          </w:p>
        </w:tc>
      </w:tr>
      <w:tr w:rsidR="0050289C" w:rsidRPr="00B927AB" w14:paraId="44CB8651" w14:textId="77777777" w:rsidTr="007677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5" w:type="pct"/>
          </w:tcPr>
          <w:p w14:paraId="51C6B2D7" w14:textId="6D193790" w:rsidR="0050289C" w:rsidRPr="00BD4963" w:rsidRDefault="0050289C" w:rsidP="009E71A0">
            <w:pPr>
              <w:spacing w:before="20" w:after="20"/>
              <w:rPr>
                <w:rFonts w:cstheme="minorHAnsi"/>
                <w:szCs w:val="22"/>
              </w:rPr>
            </w:pPr>
          </w:p>
        </w:tc>
        <w:tc>
          <w:tcPr>
            <w:tcW w:w="310" w:type="pct"/>
          </w:tcPr>
          <w:p w14:paraId="4EC7B952" w14:textId="1C9DCEF4" w:rsidR="0050289C" w:rsidRPr="00BD4963" w:rsidRDefault="0050289C" w:rsidP="009E71A0">
            <w:pPr>
              <w:spacing w:before="20"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Cs w:val="22"/>
              </w:rPr>
            </w:pPr>
          </w:p>
        </w:tc>
        <w:tc>
          <w:tcPr>
            <w:tcW w:w="1324" w:type="pct"/>
          </w:tcPr>
          <w:p w14:paraId="5F1D691C" w14:textId="192E346C" w:rsidR="0050289C" w:rsidRPr="00BD4963" w:rsidRDefault="0050289C" w:rsidP="009E71A0">
            <w:pPr>
              <w:spacing w:before="20"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Cs w:val="22"/>
              </w:rPr>
            </w:pPr>
          </w:p>
        </w:tc>
        <w:tc>
          <w:tcPr>
            <w:tcW w:w="1335" w:type="pct"/>
          </w:tcPr>
          <w:p w14:paraId="06564DB6" w14:textId="2E129015" w:rsidR="0050289C" w:rsidRPr="00BD4963" w:rsidRDefault="0050289C" w:rsidP="009E71A0">
            <w:pPr>
              <w:spacing w:before="20"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Cs w:val="22"/>
              </w:rPr>
            </w:pPr>
          </w:p>
        </w:tc>
        <w:tc>
          <w:tcPr>
            <w:tcW w:w="840" w:type="pct"/>
          </w:tcPr>
          <w:p w14:paraId="37F0003B" w14:textId="4BFFC417" w:rsidR="0050289C" w:rsidRPr="00BD4963" w:rsidRDefault="0050289C" w:rsidP="009E71A0">
            <w:pPr>
              <w:keepNext/>
              <w:spacing w:beforeLines="60" w:before="144" w:afterLines="60" w:after="14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</w:p>
        </w:tc>
        <w:tc>
          <w:tcPr>
            <w:tcW w:w="576" w:type="pct"/>
          </w:tcPr>
          <w:p w14:paraId="0D45AB5B" w14:textId="468A8AE8" w:rsidR="0050289C" w:rsidRPr="00BD4963" w:rsidRDefault="0050289C" w:rsidP="009E71A0">
            <w:pPr>
              <w:keepNext/>
              <w:spacing w:beforeLines="60" w:before="144" w:afterLines="60" w:after="14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</w:p>
        </w:tc>
      </w:tr>
      <w:tr w:rsidR="0050289C" w:rsidRPr="00B927AB" w14:paraId="2B1D677F" w14:textId="77777777" w:rsidTr="0076773C">
        <w:trPr>
          <w:trHeight w:val="1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5" w:type="pct"/>
          </w:tcPr>
          <w:p w14:paraId="4EECBD79" w14:textId="77777777" w:rsidR="0050289C" w:rsidRPr="00BD4963" w:rsidRDefault="0050289C" w:rsidP="009E71A0">
            <w:pPr>
              <w:spacing w:before="20" w:after="20"/>
              <w:rPr>
                <w:rFonts w:cstheme="minorHAnsi"/>
                <w:szCs w:val="22"/>
              </w:rPr>
            </w:pPr>
          </w:p>
        </w:tc>
        <w:tc>
          <w:tcPr>
            <w:tcW w:w="310" w:type="pct"/>
          </w:tcPr>
          <w:p w14:paraId="6B2DA1F2" w14:textId="77777777" w:rsidR="0050289C" w:rsidRPr="00BD4963" w:rsidRDefault="0050289C" w:rsidP="009E71A0">
            <w:pPr>
              <w:spacing w:before="20"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2"/>
              </w:rPr>
            </w:pPr>
          </w:p>
        </w:tc>
        <w:tc>
          <w:tcPr>
            <w:tcW w:w="1324" w:type="pct"/>
          </w:tcPr>
          <w:p w14:paraId="50AABCB2" w14:textId="77777777" w:rsidR="0050289C" w:rsidRPr="00BD4963" w:rsidRDefault="0050289C" w:rsidP="009E71A0">
            <w:pPr>
              <w:spacing w:before="20"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2"/>
              </w:rPr>
            </w:pPr>
          </w:p>
        </w:tc>
        <w:tc>
          <w:tcPr>
            <w:tcW w:w="1335" w:type="pct"/>
          </w:tcPr>
          <w:p w14:paraId="4115D533" w14:textId="77777777" w:rsidR="0050289C" w:rsidRPr="00BD4963" w:rsidRDefault="0050289C" w:rsidP="009E71A0">
            <w:pPr>
              <w:spacing w:before="20" w:after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2"/>
              </w:rPr>
            </w:pPr>
          </w:p>
        </w:tc>
        <w:tc>
          <w:tcPr>
            <w:tcW w:w="840" w:type="pct"/>
          </w:tcPr>
          <w:p w14:paraId="7DA0EBE0" w14:textId="77777777" w:rsidR="0050289C" w:rsidRPr="00BD4963" w:rsidRDefault="0050289C" w:rsidP="009E71A0">
            <w:pPr>
              <w:keepNext/>
              <w:spacing w:beforeLines="60" w:before="144" w:afterLines="60" w:after="14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</w:p>
        </w:tc>
        <w:tc>
          <w:tcPr>
            <w:tcW w:w="576" w:type="pct"/>
          </w:tcPr>
          <w:p w14:paraId="2185F53A" w14:textId="77777777" w:rsidR="0050289C" w:rsidRPr="00BD4963" w:rsidRDefault="0050289C" w:rsidP="009E71A0">
            <w:pPr>
              <w:keepNext/>
              <w:spacing w:beforeLines="60" w:before="144" w:afterLines="60" w:after="14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</w:p>
        </w:tc>
      </w:tr>
      <w:tr w:rsidR="0050289C" w:rsidRPr="00B927AB" w14:paraId="474745E4" w14:textId="77777777" w:rsidTr="007677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5" w:type="pct"/>
          </w:tcPr>
          <w:p w14:paraId="22183A2C" w14:textId="77777777" w:rsidR="0050289C" w:rsidRPr="00BD4963" w:rsidRDefault="0050289C" w:rsidP="009E71A0">
            <w:pPr>
              <w:spacing w:before="20" w:after="20"/>
              <w:rPr>
                <w:rFonts w:cstheme="minorHAnsi"/>
                <w:szCs w:val="22"/>
              </w:rPr>
            </w:pPr>
          </w:p>
        </w:tc>
        <w:tc>
          <w:tcPr>
            <w:tcW w:w="310" w:type="pct"/>
          </w:tcPr>
          <w:p w14:paraId="167C64F5" w14:textId="77777777" w:rsidR="0050289C" w:rsidRPr="00BD4963" w:rsidRDefault="0050289C" w:rsidP="009E71A0">
            <w:pPr>
              <w:spacing w:before="20"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Cs w:val="22"/>
              </w:rPr>
            </w:pPr>
          </w:p>
        </w:tc>
        <w:tc>
          <w:tcPr>
            <w:tcW w:w="1324" w:type="pct"/>
          </w:tcPr>
          <w:p w14:paraId="3D39BC9B" w14:textId="77777777" w:rsidR="0050289C" w:rsidRPr="00BD4963" w:rsidRDefault="0050289C" w:rsidP="009E71A0">
            <w:pPr>
              <w:spacing w:before="20"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Cs w:val="22"/>
              </w:rPr>
            </w:pPr>
          </w:p>
        </w:tc>
        <w:tc>
          <w:tcPr>
            <w:tcW w:w="1335" w:type="pct"/>
          </w:tcPr>
          <w:p w14:paraId="6B056996" w14:textId="77777777" w:rsidR="0050289C" w:rsidRPr="00BD4963" w:rsidRDefault="0050289C" w:rsidP="009E71A0">
            <w:pPr>
              <w:spacing w:before="20" w:after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Cs w:val="22"/>
              </w:rPr>
            </w:pPr>
          </w:p>
        </w:tc>
        <w:tc>
          <w:tcPr>
            <w:tcW w:w="840" w:type="pct"/>
          </w:tcPr>
          <w:p w14:paraId="49B0932E" w14:textId="77777777" w:rsidR="0050289C" w:rsidRPr="00BD4963" w:rsidRDefault="0050289C" w:rsidP="009E71A0">
            <w:pPr>
              <w:keepNext/>
              <w:spacing w:beforeLines="60" w:before="144" w:afterLines="60" w:after="14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</w:p>
        </w:tc>
        <w:tc>
          <w:tcPr>
            <w:tcW w:w="576" w:type="pct"/>
          </w:tcPr>
          <w:p w14:paraId="160B36F0" w14:textId="77777777" w:rsidR="0050289C" w:rsidRPr="00BD4963" w:rsidRDefault="0050289C" w:rsidP="009E71A0">
            <w:pPr>
              <w:keepNext/>
              <w:spacing w:beforeLines="60" w:before="144" w:afterLines="60" w:after="14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</w:p>
        </w:tc>
      </w:tr>
    </w:tbl>
    <w:p w14:paraId="24BE19CD" w14:textId="77777777" w:rsidR="0050289C" w:rsidRDefault="0050289C" w:rsidP="006715D0"/>
    <w:sectPr w:rsidR="0050289C" w:rsidSect="00CB04B1">
      <w:headerReference w:type="default" r:id="rId11"/>
      <w:footerReference w:type="default" r:id="rId12"/>
      <w:headerReference w:type="first" r:id="rId13"/>
      <w:pgSz w:w="12240" w:h="15840" w:code="9"/>
      <w:pgMar w:top="1599" w:right="737" w:bottom="1168" w:left="737" w:header="573" w:footer="39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0BB9F" w14:textId="77777777" w:rsidR="00653618" w:rsidRDefault="00653618" w:rsidP="00D14783">
      <w:r>
        <w:separator/>
      </w:r>
    </w:p>
  </w:endnote>
  <w:endnote w:type="continuationSeparator" w:id="0">
    <w:p w14:paraId="11686A14" w14:textId="77777777" w:rsidR="00653618" w:rsidRDefault="00653618" w:rsidP="00D14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15C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imes New Roman (Headings CS)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53653" w14:textId="12C1399F" w:rsidR="00554C23" w:rsidRPr="00D14783" w:rsidRDefault="00D14783" w:rsidP="00CB04B1">
    <w:pPr>
      <w:pStyle w:val="Footer"/>
      <w:tabs>
        <w:tab w:val="clear" w:pos="9990"/>
        <w:tab w:val="right" w:pos="10766"/>
      </w:tabs>
    </w:pPr>
    <w:r>
      <w:rPr>
        <w:b/>
        <w:sz w:val="20"/>
      </w:rPr>
      <w:br/>
    </w:r>
    <w:r w:rsidR="00D35955">
      <w:t>Travelport APIs</w:t>
    </w:r>
    <w:r w:rsidR="00EB78C0">
      <w:t xml:space="preserve"> Release Notes</w:t>
    </w:r>
    <w:r w:rsidR="00A56F66" w:rsidRPr="00D14783">
      <w:tab/>
      <w:t xml:space="preserve">Page </w:t>
    </w:r>
    <w:r w:rsidR="00A56F66" w:rsidRPr="00D14783">
      <w:fldChar w:fldCharType="begin"/>
    </w:r>
    <w:r w:rsidR="00A56F66" w:rsidRPr="00D14783">
      <w:instrText xml:space="preserve"> PAGE   \* MERGEFORMAT </w:instrText>
    </w:r>
    <w:r w:rsidR="00A56F66" w:rsidRPr="00D14783">
      <w:fldChar w:fldCharType="separate"/>
    </w:r>
    <w:r w:rsidR="006D0C13" w:rsidRPr="00D14783">
      <w:t>3</w:t>
    </w:r>
    <w:r w:rsidR="00A56F66" w:rsidRPr="00D14783">
      <w:fldChar w:fldCharType="end"/>
    </w:r>
  </w:p>
  <w:p w14:paraId="5611EE5C" w14:textId="77777777" w:rsidR="00D93363" w:rsidRPr="00E61C5C" w:rsidRDefault="00D93363" w:rsidP="00D147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456F2" w14:textId="77777777" w:rsidR="00653618" w:rsidRDefault="00653618" w:rsidP="00D14783">
      <w:r>
        <w:separator/>
      </w:r>
    </w:p>
  </w:footnote>
  <w:footnote w:type="continuationSeparator" w:id="0">
    <w:p w14:paraId="63954D7D" w14:textId="77777777" w:rsidR="00653618" w:rsidRDefault="00653618" w:rsidP="00D14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8BA34" w14:textId="77777777" w:rsidR="00D93363" w:rsidRPr="00D14783" w:rsidRDefault="00191CAF" w:rsidP="00B96B8F">
    <w:pPr>
      <w:pStyle w:val="Header"/>
      <w:jc w:val="right"/>
    </w:pPr>
    <w:r>
      <w:rPr>
        <w:noProof/>
      </w:rPr>
      <w:drawing>
        <wp:inline distT="0" distB="0" distL="0" distR="0" wp14:anchorId="6CEADD2D" wp14:editId="093401B6">
          <wp:extent cx="358253" cy="358253"/>
          <wp:effectExtent l="0" t="0" r="0" b="0"/>
          <wp:docPr id="3" name="Picture 3" descr="Shape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Shape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1051" cy="3910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D14783">
      <w:t xml:space="preserve"> </w:t>
    </w:r>
    <w:r w:rsidR="00D14783" w:rsidRPr="00D14783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5D4CC" w14:textId="180252DE" w:rsidR="003E4259" w:rsidRPr="00F02ABB" w:rsidRDefault="00C22903" w:rsidP="00F02ABB">
    <w:r>
      <w:rPr>
        <w:noProof/>
      </w:rPr>
      <w:drawing>
        <wp:inline distT="0" distB="0" distL="0" distR="0" wp14:anchorId="40B4276F" wp14:editId="5BD0AF9D">
          <wp:extent cx="2413124" cy="406421"/>
          <wp:effectExtent l="0" t="0" r="6350" b="0"/>
          <wp:docPr id="2" name="Picture 2" descr="A picture containing text,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sig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13124" cy="4064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708C1"/>
    <w:multiLevelType w:val="hybridMultilevel"/>
    <w:tmpl w:val="205E2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F093A"/>
    <w:multiLevelType w:val="hybridMultilevel"/>
    <w:tmpl w:val="6CDA4792"/>
    <w:lvl w:ilvl="0" w:tplc="04090013">
      <w:start w:val="1"/>
      <w:numFmt w:val="upperRoman"/>
      <w:lvlText w:val="%1."/>
      <w:lvlJc w:val="right"/>
      <w:pPr>
        <w:ind w:left="838" w:hanging="360"/>
      </w:pPr>
    </w:lvl>
    <w:lvl w:ilvl="1" w:tplc="04090019" w:tentative="1">
      <w:start w:val="1"/>
      <w:numFmt w:val="lowerLetter"/>
      <w:lvlText w:val="%2."/>
      <w:lvlJc w:val="left"/>
      <w:pPr>
        <w:ind w:left="1558" w:hanging="360"/>
      </w:pPr>
    </w:lvl>
    <w:lvl w:ilvl="2" w:tplc="0409001B" w:tentative="1">
      <w:start w:val="1"/>
      <w:numFmt w:val="lowerRoman"/>
      <w:lvlText w:val="%3."/>
      <w:lvlJc w:val="right"/>
      <w:pPr>
        <w:ind w:left="2278" w:hanging="180"/>
      </w:pPr>
    </w:lvl>
    <w:lvl w:ilvl="3" w:tplc="0409000F" w:tentative="1">
      <w:start w:val="1"/>
      <w:numFmt w:val="decimal"/>
      <w:lvlText w:val="%4."/>
      <w:lvlJc w:val="left"/>
      <w:pPr>
        <w:ind w:left="2998" w:hanging="360"/>
      </w:pPr>
    </w:lvl>
    <w:lvl w:ilvl="4" w:tplc="04090019" w:tentative="1">
      <w:start w:val="1"/>
      <w:numFmt w:val="lowerLetter"/>
      <w:lvlText w:val="%5."/>
      <w:lvlJc w:val="left"/>
      <w:pPr>
        <w:ind w:left="3718" w:hanging="360"/>
      </w:pPr>
    </w:lvl>
    <w:lvl w:ilvl="5" w:tplc="0409001B" w:tentative="1">
      <w:start w:val="1"/>
      <w:numFmt w:val="lowerRoman"/>
      <w:lvlText w:val="%6."/>
      <w:lvlJc w:val="right"/>
      <w:pPr>
        <w:ind w:left="4438" w:hanging="180"/>
      </w:pPr>
    </w:lvl>
    <w:lvl w:ilvl="6" w:tplc="0409000F" w:tentative="1">
      <w:start w:val="1"/>
      <w:numFmt w:val="decimal"/>
      <w:lvlText w:val="%7."/>
      <w:lvlJc w:val="left"/>
      <w:pPr>
        <w:ind w:left="5158" w:hanging="360"/>
      </w:pPr>
    </w:lvl>
    <w:lvl w:ilvl="7" w:tplc="04090019" w:tentative="1">
      <w:start w:val="1"/>
      <w:numFmt w:val="lowerLetter"/>
      <w:lvlText w:val="%8."/>
      <w:lvlJc w:val="left"/>
      <w:pPr>
        <w:ind w:left="5878" w:hanging="360"/>
      </w:pPr>
    </w:lvl>
    <w:lvl w:ilvl="8" w:tplc="0409001B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2" w15:restartNumberingAfterBreak="0">
    <w:nsid w:val="1884470A"/>
    <w:multiLevelType w:val="hybridMultilevel"/>
    <w:tmpl w:val="1CBA4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A4F8A"/>
    <w:multiLevelType w:val="hybridMultilevel"/>
    <w:tmpl w:val="1D5254E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24D003D1"/>
    <w:multiLevelType w:val="hybridMultilevel"/>
    <w:tmpl w:val="30F0C4F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6C05D47"/>
    <w:multiLevelType w:val="hybridMultilevel"/>
    <w:tmpl w:val="48E01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657904"/>
    <w:multiLevelType w:val="hybridMultilevel"/>
    <w:tmpl w:val="8C6A2D7C"/>
    <w:lvl w:ilvl="0" w:tplc="3F46D094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98F7D14"/>
    <w:multiLevelType w:val="hybridMultilevel"/>
    <w:tmpl w:val="D81078F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9A317DF"/>
    <w:multiLevelType w:val="hybridMultilevel"/>
    <w:tmpl w:val="1102B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C23BA3"/>
    <w:multiLevelType w:val="hybridMultilevel"/>
    <w:tmpl w:val="4F981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144686"/>
    <w:multiLevelType w:val="hybridMultilevel"/>
    <w:tmpl w:val="9FD42B80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972E3C"/>
    <w:multiLevelType w:val="multilevel"/>
    <w:tmpl w:val="D0409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2B157E"/>
    <w:multiLevelType w:val="multilevel"/>
    <w:tmpl w:val="5F20A19A"/>
    <w:lvl w:ilvl="0">
      <w:start w:val="1"/>
      <w:numFmt w:val="decimal"/>
      <w:lvlText w:val="%1."/>
      <w:lvlJc w:val="left"/>
      <w:pPr>
        <w:ind w:left="432" w:hanging="315"/>
      </w:pPr>
      <w:rPr>
        <w:rFonts w:ascii="Arial" w:eastAsia="Arial" w:hAnsi="Arial" w:hint="default"/>
        <w:b/>
        <w:bCs/>
        <w:i/>
        <w:sz w:val="28"/>
        <w:szCs w:val="28"/>
      </w:rPr>
    </w:lvl>
    <w:lvl w:ilvl="1">
      <w:start w:val="1"/>
      <w:numFmt w:val="decimal"/>
      <w:lvlText w:val="2.%2."/>
      <w:lvlJc w:val="left"/>
      <w:pPr>
        <w:ind w:left="586" w:hanging="468"/>
      </w:pPr>
      <w:rPr>
        <w:rFonts w:ascii="Arial" w:eastAsia="Arial" w:hAnsi="Arial" w:hint="default"/>
        <w:spacing w:val="1"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1665" w:hanging="46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744" w:hanging="4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24" w:hanging="4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03" w:hanging="4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82" w:hanging="4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62" w:hanging="4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1" w:hanging="468"/>
      </w:pPr>
      <w:rPr>
        <w:rFonts w:hint="default"/>
      </w:rPr>
    </w:lvl>
  </w:abstractNum>
  <w:abstractNum w:abstractNumId="13" w15:restartNumberingAfterBreak="0">
    <w:nsid w:val="3CD320F8"/>
    <w:multiLevelType w:val="hybridMultilevel"/>
    <w:tmpl w:val="01F46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BA04A4">
      <w:numFmt w:val="bullet"/>
      <w:lvlText w:val=""/>
      <w:lvlJc w:val="left"/>
      <w:pPr>
        <w:ind w:left="1440" w:hanging="360"/>
      </w:pPr>
      <w:rPr>
        <w:rFonts w:ascii="Wingdings" w:eastAsia="Times New Roman" w:hAnsi="Wingdings" w:cs="TT15Ct00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0D60F7"/>
    <w:multiLevelType w:val="hybridMultilevel"/>
    <w:tmpl w:val="3DD0C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B4B19"/>
    <w:multiLevelType w:val="hybridMultilevel"/>
    <w:tmpl w:val="737CF3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66649"/>
    <w:multiLevelType w:val="hybridMultilevel"/>
    <w:tmpl w:val="6CDA4792"/>
    <w:lvl w:ilvl="0" w:tplc="04090013">
      <w:start w:val="1"/>
      <w:numFmt w:val="upperRoman"/>
      <w:lvlText w:val="%1."/>
      <w:lvlJc w:val="right"/>
      <w:pPr>
        <w:ind w:left="838" w:hanging="360"/>
      </w:pPr>
    </w:lvl>
    <w:lvl w:ilvl="1" w:tplc="04090019" w:tentative="1">
      <w:start w:val="1"/>
      <w:numFmt w:val="lowerLetter"/>
      <w:lvlText w:val="%2."/>
      <w:lvlJc w:val="left"/>
      <w:pPr>
        <w:ind w:left="1558" w:hanging="360"/>
      </w:pPr>
    </w:lvl>
    <w:lvl w:ilvl="2" w:tplc="0409001B" w:tentative="1">
      <w:start w:val="1"/>
      <w:numFmt w:val="lowerRoman"/>
      <w:lvlText w:val="%3."/>
      <w:lvlJc w:val="right"/>
      <w:pPr>
        <w:ind w:left="2278" w:hanging="180"/>
      </w:pPr>
    </w:lvl>
    <w:lvl w:ilvl="3" w:tplc="0409000F" w:tentative="1">
      <w:start w:val="1"/>
      <w:numFmt w:val="decimal"/>
      <w:lvlText w:val="%4."/>
      <w:lvlJc w:val="left"/>
      <w:pPr>
        <w:ind w:left="2998" w:hanging="360"/>
      </w:pPr>
    </w:lvl>
    <w:lvl w:ilvl="4" w:tplc="04090019" w:tentative="1">
      <w:start w:val="1"/>
      <w:numFmt w:val="lowerLetter"/>
      <w:lvlText w:val="%5."/>
      <w:lvlJc w:val="left"/>
      <w:pPr>
        <w:ind w:left="3718" w:hanging="360"/>
      </w:pPr>
    </w:lvl>
    <w:lvl w:ilvl="5" w:tplc="0409001B" w:tentative="1">
      <w:start w:val="1"/>
      <w:numFmt w:val="lowerRoman"/>
      <w:lvlText w:val="%6."/>
      <w:lvlJc w:val="right"/>
      <w:pPr>
        <w:ind w:left="4438" w:hanging="180"/>
      </w:pPr>
    </w:lvl>
    <w:lvl w:ilvl="6" w:tplc="0409000F" w:tentative="1">
      <w:start w:val="1"/>
      <w:numFmt w:val="decimal"/>
      <w:lvlText w:val="%7."/>
      <w:lvlJc w:val="left"/>
      <w:pPr>
        <w:ind w:left="5158" w:hanging="360"/>
      </w:pPr>
    </w:lvl>
    <w:lvl w:ilvl="7" w:tplc="04090019" w:tentative="1">
      <w:start w:val="1"/>
      <w:numFmt w:val="lowerLetter"/>
      <w:lvlText w:val="%8."/>
      <w:lvlJc w:val="left"/>
      <w:pPr>
        <w:ind w:left="5878" w:hanging="360"/>
      </w:pPr>
    </w:lvl>
    <w:lvl w:ilvl="8" w:tplc="0409001B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17" w15:restartNumberingAfterBreak="0">
    <w:nsid w:val="47111320"/>
    <w:multiLevelType w:val="hybridMultilevel"/>
    <w:tmpl w:val="E33C3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F20B94"/>
    <w:multiLevelType w:val="hybridMultilevel"/>
    <w:tmpl w:val="9E8AC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51476"/>
    <w:multiLevelType w:val="multilevel"/>
    <w:tmpl w:val="0E3A3D10"/>
    <w:lvl w:ilvl="0">
      <w:start w:val="1"/>
      <w:numFmt w:val="decimal"/>
      <w:lvlText w:val="%1."/>
      <w:lvlJc w:val="left"/>
      <w:pPr>
        <w:ind w:left="432" w:hanging="315"/>
      </w:pPr>
      <w:rPr>
        <w:rFonts w:ascii="Arial" w:eastAsia="Arial" w:hAnsi="Arial" w:hint="default"/>
        <w:b/>
        <w:bCs/>
        <w:i/>
        <w:sz w:val="28"/>
        <w:szCs w:val="28"/>
      </w:rPr>
    </w:lvl>
    <w:lvl w:ilvl="1">
      <w:start w:val="1"/>
      <w:numFmt w:val="decimal"/>
      <w:lvlText w:val="%1.%2."/>
      <w:lvlJc w:val="left"/>
      <w:pPr>
        <w:ind w:left="586" w:hanging="468"/>
      </w:pPr>
      <w:rPr>
        <w:rFonts w:ascii="Arial" w:eastAsia="Arial" w:hAnsi="Arial" w:hint="default"/>
        <w:spacing w:val="1"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1665" w:hanging="46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744" w:hanging="4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24" w:hanging="4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03" w:hanging="4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82" w:hanging="4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62" w:hanging="4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1" w:hanging="468"/>
      </w:pPr>
      <w:rPr>
        <w:rFonts w:hint="default"/>
      </w:rPr>
    </w:lvl>
  </w:abstractNum>
  <w:abstractNum w:abstractNumId="20" w15:restartNumberingAfterBreak="0">
    <w:nsid w:val="5204282B"/>
    <w:multiLevelType w:val="hybridMultilevel"/>
    <w:tmpl w:val="BF00D422"/>
    <w:lvl w:ilvl="0" w:tplc="EB8AB4BA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T15Ct00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A4066D"/>
    <w:multiLevelType w:val="hybridMultilevel"/>
    <w:tmpl w:val="5D6C7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CC1713"/>
    <w:multiLevelType w:val="hybridMultilevel"/>
    <w:tmpl w:val="EE361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C598E"/>
    <w:multiLevelType w:val="hybridMultilevel"/>
    <w:tmpl w:val="B322B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2307E6"/>
    <w:multiLevelType w:val="hybridMultilevel"/>
    <w:tmpl w:val="7F705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1A794D"/>
    <w:multiLevelType w:val="hybridMultilevel"/>
    <w:tmpl w:val="9A507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</w:num>
  <w:num w:numId="2">
    <w:abstractNumId w:val="11"/>
    <w:lvlOverride w:ilvl="0">
      <w:startOverride w:val="2"/>
    </w:lvlOverride>
  </w:num>
  <w:num w:numId="3">
    <w:abstractNumId w:val="18"/>
  </w:num>
  <w:num w:numId="4">
    <w:abstractNumId w:val="22"/>
  </w:num>
  <w:num w:numId="5">
    <w:abstractNumId w:val="3"/>
  </w:num>
  <w:num w:numId="6">
    <w:abstractNumId w:val="24"/>
  </w:num>
  <w:num w:numId="7">
    <w:abstractNumId w:val="2"/>
  </w:num>
  <w:num w:numId="8">
    <w:abstractNumId w:val="13"/>
  </w:num>
  <w:num w:numId="9">
    <w:abstractNumId w:val="20"/>
  </w:num>
  <w:num w:numId="10">
    <w:abstractNumId w:val="5"/>
  </w:num>
  <w:num w:numId="11">
    <w:abstractNumId w:val="0"/>
  </w:num>
  <w:num w:numId="12">
    <w:abstractNumId w:val="17"/>
  </w:num>
  <w:num w:numId="13">
    <w:abstractNumId w:val="21"/>
  </w:num>
  <w:num w:numId="14">
    <w:abstractNumId w:val="4"/>
  </w:num>
  <w:num w:numId="15">
    <w:abstractNumId w:val="7"/>
  </w:num>
  <w:num w:numId="16">
    <w:abstractNumId w:val="25"/>
  </w:num>
  <w:num w:numId="17">
    <w:abstractNumId w:val="8"/>
  </w:num>
  <w:num w:numId="18">
    <w:abstractNumId w:val="9"/>
  </w:num>
  <w:num w:numId="19">
    <w:abstractNumId w:val="14"/>
  </w:num>
  <w:num w:numId="20">
    <w:abstractNumId w:val="19"/>
  </w:num>
  <w:num w:numId="21">
    <w:abstractNumId w:val="12"/>
  </w:num>
  <w:num w:numId="22">
    <w:abstractNumId w:val="15"/>
  </w:num>
  <w:num w:numId="23">
    <w:abstractNumId w:val="16"/>
  </w:num>
  <w:num w:numId="24">
    <w:abstractNumId w:val="1"/>
  </w:num>
  <w:num w:numId="25">
    <w:abstractNumId w:val="10"/>
  </w:num>
  <w:num w:numId="26">
    <w:abstractNumId w:val="6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embedSystemFonts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8D5"/>
    <w:rsid w:val="000028D5"/>
    <w:rsid w:val="00022EF9"/>
    <w:rsid w:val="00034CA8"/>
    <w:rsid w:val="000357BD"/>
    <w:rsid w:val="00052674"/>
    <w:rsid w:val="000765F6"/>
    <w:rsid w:val="00077595"/>
    <w:rsid w:val="00092740"/>
    <w:rsid w:val="000927C2"/>
    <w:rsid w:val="00097249"/>
    <w:rsid w:val="000A023D"/>
    <w:rsid w:val="000A6CA5"/>
    <w:rsid w:val="000E0CA0"/>
    <w:rsid w:val="000E149B"/>
    <w:rsid w:val="000F34D8"/>
    <w:rsid w:val="00114560"/>
    <w:rsid w:val="00122324"/>
    <w:rsid w:val="00125248"/>
    <w:rsid w:val="001317B3"/>
    <w:rsid w:val="00156383"/>
    <w:rsid w:val="0017539E"/>
    <w:rsid w:val="00191CAF"/>
    <w:rsid w:val="00192B4B"/>
    <w:rsid w:val="00194C68"/>
    <w:rsid w:val="001A1485"/>
    <w:rsid w:val="001B4607"/>
    <w:rsid w:val="001B5237"/>
    <w:rsid w:val="001C6795"/>
    <w:rsid w:val="00214C23"/>
    <w:rsid w:val="00244820"/>
    <w:rsid w:val="00253665"/>
    <w:rsid w:val="00280799"/>
    <w:rsid w:val="00285B34"/>
    <w:rsid w:val="002934EE"/>
    <w:rsid w:val="002B6956"/>
    <w:rsid w:val="002C10B3"/>
    <w:rsid w:val="002C3A24"/>
    <w:rsid w:val="003172B3"/>
    <w:rsid w:val="00323052"/>
    <w:rsid w:val="003364EC"/>
    <w:rsid w:val="003408EF"/>
    <w:rsid w:val="003518EC"/>
    <w:rsid w:val="00355A54"/>
    <w:rsid w:val="003770F4"/>
    <w:rsid w:val="00392BAB"/>
    <w:rsid w:val="003C4E88"/>
    <w:rsid w:val="003C6A32"/>
    <w:rsid w:val="003E4259"/>
    <w:rsid w:val="003F0CB0"/>
    <w:rsid w:val="00410579"/>
    <w:rsid w:val="004323A4"/>
    <w:rsid w:val="0045471D"/>
    <w:rsid w:val="0046081E"/>
    <w:rsid w:val="00467140"/>
    <w:rsid w:val="0048308C"/>
    <w:rsid w:val="004B2CB2"/>
    <w:rsid w:val="004C43FB"/>
    <w:rsid w:val="004C71F3"/>
    <w:rsid w:val="004E0D26"/>
    <w:rsid w:val="0050289C"/>
    <w:rsid w:val="00506F9A"/>
    <w:rsid w:val="005413F2"/>
    <w:rsid w:val="00542346"/>
    <w:rsid w:val="00545E18"/>
    <w:rsid w:val="00552C3D"/>
    <w:rsid w:val="00554C23"/>
    <w:rsid w:val="005610D7"/>
    <w:rsid w:val="0056171F"/>
    <w:rsid w:val="005932AF"/>
    <w:rsid w:val="005B5754"/>
    <w:rsid w:val="005E5615"/>
    <w:rsid w:val="005E7E37"/>
    <w:rsid w:val="005F6488"/>
    <w:rsid w:val="006123BF"/>
    <w:rsid w:val="00615F46"/>
    <w:rsid w:val="00622EDF"/>
    <w:rsid w:val="00635299"/>
    <w:rsid w:val="006448DC"/>
    <w:rsid w:val="00650396"/>
    <w:rsid w:val="00653618"/>
    <w:rsid w:val="006715D0"/>
    <w:rsid w:val="00682035"/>
    <w:rsid w:val="00691D8A"/>
    <w:rsid w:val="006A0BBA"/>
    <w:rsid w:val="006B1053"/>
    <w:rsid w:val="006D0C13"/>
    <w:rsid w:val="006D1775"/>
    <w:rsid w:val="006D5EEB"/>
    <w:rsid w:val="006E06D3"/>
    <w:rsid w:val="006E61EF"/>
    <w:rsid w:val="007257CF"/>
    <w:rsid w:val="00733C2B"/>
    <w:rsid w:val="007355E6"/>
    <w:rsid w:val="00750006"/>
    <w:rsid w:val="00753DE4"/>
    <w:rsid w:val="0076773C"/>
    <w:rsid w:val="00787660"/>
    <w:rsid w:val="00790FA3"/>
    <w:rsid w:val="007A7F24"/>
    <w:rsid w:val="007B60F7"/>
    <w:rsid w:val="007B72A9"/>
    <w:rsid w:val="007D3658"/>
    <w:rsid w:val="007E7F5A"/>
    <w:rsid w:val="008001D5"/>
    <w:rsid w:val="0080556B"/>
    <w:rsid w:val="008376E8"/>
    <w:rsid w:val="00894B59"/>
    <w:rsid w:val="0089681C"/>
    <w:rsid w:val="00896D38"/>
    <w:rsid w:val="00897D1C"/>
    <w:rsid w:val="008A233E"/>
    <w:rsid w:val="008B41D5"/>
    <w:rsid w:val="008B6EDB"/>
    <w:rsid w:val="00911EB0"/>
    <w:rsid w:val="00917459"/>
    <w:rsid w:val="00932B85"/>
    <w:rsid w:val="009452D9"/>
    <w:rsid w:val="00950918"/>
    <w:rsid w:val="0095356C"/>
    <w:rsid w:val="00972594"/>
    <w:rsid w:val="009909D8"/>
    <w:rsid w:val="009A0767"/>
    <w:rsid w:val="009F5487"/>
    <w:rsid w:val="00A028B7"/>
    <w:rsid w:val="00A107F5"/>
    <w:rsid w:val="00A21C98"/>
    <w:rsid w:val="00A33DCF"/>
    <w:rsid w:val="00A52DDF"/>
    <w:rsid w:val="00A55966"/>
    <w:rsid w:val="00A569BE"/>
    <w:rsid w:val="00A56F66"/>
    <w:rsid w:val="00A64B75"/>
    <w:rsid w:val="00A967A5"/>
    <w:rsid w:val="00AA6E46"/>
    <w:rsid w:val="00AB46AF"/>
    <w:rsid w:val="00B01B0F"/>
    <w:rsid w:val="00B14B1D"/>
    <w:rsid w:val="00B265BA"/>
    <w:rsid w:val="00B425B4"/>
    <w:rsid w:val="00B6692A"/>
    <w:rsid w:val="00B67B99"/>
    <w:rsid w:val="00B72604"/>
    <w:rsid w:val="00B96B8F"/>
    <w:rsid w:val="00BB16D6"/>
    <w:rsid w:val="00BC01DF"/>
    <w:rsid w:val="00BD0CAE"/>
    <w:rsid w:val="00BD2DAA"/>
    <w:rsid w:val="00BD6417"/>
    <w:rsid w:val="00BE0DB1"/>
    <w:rsid w:val="00BF0B1D"/>
    <w:rsid w:val="00BF2A4F"/>
    <w:rsid w:val="00BF3B1E"/>
    <w:rsid w:val="00C04F54"/>
    <w:rsid w:val="00C10BA0"/>
    <w:rsid w:val="00C22903"/>
    <w:rsid w:val="00C232CD"/>
    <w:rsid w:val="00C46782"/>
    <w:rsid w:val="00C61178"/>
    <w:rsid w:val="00C9092E"/>
    <w:rsid w:val="00CA077A"/>
    <w:rsid w:val="00CB04B1"/>
    <w:rsid w:val="00CC46D8"/>
    <w:rsid w:val="00CD13A8"/>
    <w:rsid w:val="00D14783"/>
    <w:rsid w:val="00D318CB"/>
    <w:rsid w:val="00D35955"/>
    <w:rsid w:val="00D439CD"/>
    <w:rsid w:val="00D54218"/>
    <w:rsid w:val="00D56B80"/>
    <w:rsid w:val="00D60AFE"/>
    <w:rsid w:val="00D60D1A"/>
    <w:rsid w:val="00D676A0"/>
    <w:rsid w:val="00D75CFC"/>
    <w:rsid w:val="00D91479"/>
    <w:rsid w:val="00D93363"/>
    <w:rsid w:val="00D9788B"/>
    <w:rsid w:val="00DA7847"/>
    <w:rsid w:val="00DB68B0"/>
    <w:rsid w:val="00DB7F85"/>
    <w:rsid w:val="00DC08C7"/>
    <w:rsid w:val="00DD75E0"/>
    <w:rsid w:val="00DF784A"/>
    <w:rsid w:val="00E1289C"/>
    <w:rsid w:val="00E61C5C"/>
    <w:rsid w:val="00E77D19"/>
    <w:rsid w:val="00E86C6C"/>
    <w:rsid w:val="00E95349"/>
    <w:rsid w:val="00E962A7"/>
    <w:rsid w:val="00EB5C6A"/>
    <w:rsid w:val="00EB78C0"/>
    <w:rsid w:val="00EC2A0D"/>
    <w:rsid w:val="00EC4F6D"/>
    <w:rsid w:val="00ED0A9B"/>
    <w:rsid w:val="00ED7FFD"/>
    <w:rsid w:val="00EF3F4B"/>
    <w:rsid w:val="00EF7CB2"/>
    <w:rsid w:val="00F0240E"/>
    <w:rsid w:val="00F02ABB"/>
    <w:rsid w:val="00F1516B"/>
    <w:rsid w:val="00F36ADA"/>
    <w:rsid w:val="00F51878"/>
    <w:rsid w:val="00F6605B"/>
    <w:rsid w:val="00F82256"/>
    <w:rsid w:val="00F93CDD"/>
    <w:rsid w:val="00FA3DC9"/>
    <w:rsid w:val="00FC50CF"/>
    <w:rsid w:val="00FC5C2A"/>
    <w:rsid w:val="00FF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142E53D"/>
  <w15:docId w15:val="{1D2BC9D1-32F4-4A04-9CB1-B499D781F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6B8F"/>
    <w:pPr>
      <w:widowControl w:val="0"/>
      <w:spacing w:after="240"/>
    </w:pPr>
    <w:rPr>
      <w:rFonts w:asciiTheme="minorHAnsi" w:eastAsia="Arial" w:hAnsiTheme="minorHAnsi" w:cstheme="minorBidi"/>
      <w:color w:val="000000" w:themeColor="text1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689A"/>
    <w:pPr>
      <w:keepNext/>
      <w:keepLines/>
      <w:spacing w:before="120"/>
      <w:outlineLvl w:val="0"/>
    </w:pPr>
    <w:rPr>
      <w:rFonts w:ascii="Impact" w:eastAsiaTheme="majorEastAsia" w:hAnsi="Impact" w:cs="Times New Roman (Headings CS)"/>
      <w:caps/>
      <w:sz w:val="48"/>
      <w:szCs w:val="32"/>
    </w:rPr>
  </w:style>
  <w:style w:type="paragraph" w:styleId="Heading2">
    <w:name w:val="heading 2"/>
    <w:basedOn w:val="Heading1"/>
    <w:next w:val="Normal"/>
    <w:link w:val="Heading2Char"/>
    <w:uiPriority w:val="1"/>
    <w:unhideWhenUsed/>
    <w:qFormat/>
    <w:rsid w:val="00FF689A"/>
    <w:pPr>
      <w:spacing w:before="240" w:after="120"/>
      <w:outlineLvl w:val="1"/>
    </w:pPr>
    <w:rPr>
      <w:rFonts w:asciiTheme="majorHAnsi" w:hAnsiTheme="majorHAnsi"/>
      <w:b/>
      <w:caps w:val="0"/>
      <w:sz w:val="32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B96B8F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b/>
      <w:bCs/>
      <w:color w:val="4E6659" w:themeColor="text2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689A"/>
    <w:pPr>
      <w:keepNext/>
      <w:keepLines/>
      <w:spacing w:before="120"/>
      <w:outlineLvl w:val="3"/>
    </w:pPr>
    <w:rPr>
      <w:rFonts w:asciiTheme="majorHAnsi" w:eastAsiaTheme="majorEastAsia" w:hAnsiTheme="majorHAnsi" w:cstheme="majorBidi"/>
      <w:b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autoRedefine/>
    <w:rsid w:val="00D14783"/>
    <w:pPr>
      <w:pBdr>
        <w:bottom w:val="single" w:sz="4" w:space="1" w:color="000000" w:themeColor="text1"/>
      </w:pBdr>
    </w:pPr>
    <w:rPr>
      <w:sz w:val="16"/>
    </w:rPr>
  </w:style>
  <w:style w:type="paragraph" w:styleId="Footer">
    <w:name w:val="footer"/>
    <w:link w:val="FooterChar"/>
    <w:uiPriority w:val="99"/>
    <w:rsid w:val="00D14783"/>
    <w:pPr>
      <w:pBdr>
        <w:top w:val="single" w:sz="4" w:space="1" w:color="auto"/>
      </w:pBdr>
      <w:tabs>
        <w:tab w:val="right" w:pos="9990"/>
      </w:tabs>
    </w:pPr>
    <w:rPr>
      <w:rFonts w:asciiTheme="minorHAnsi" w:eastAsiaTheme="majorEastAsia" w:hAnsiTheme="minorHAnsi" w:cstheme="majorBidi"/>
      <w:color w:val="000000" w:themeColor="text1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52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23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FF689A"/>
    <w:rPr>
      <w:rFonts w:ascii="Impact" w:eastAsiaTheme="majorEastAsia" w:hAnsi="Impact" w:cs="Times New Roman (Headings CS)"/>
      <w:caps/>
      <w:color w:val="000000" w:themeColor="text1"/>
      <w:sz w:val="48"/>
      <w:szCs w:val="32"/>
    </w:rPr>
  </w:style>
  <w:style w:type="character" w:styleId="Hyperlink">
    <w:name w:val="Hyperlink"/>
    <w:basedOn w:val="DefaultParagraphFont"/>
    <w:uiPriority w:val="99"/>
    <w:unhideWhenUsed/>
    <w:rsid w:val="007B72A9"/>
    <w:rPr>
      <w:rFonts w:asciiTheme="minorHAnsi" w:hAnsiTheme="minorHAnsi"/>
      <w:color w:val="4E6659" w:themeColor="text2"/>
      <w:sz w:val="20"/>
      <w:szCs w:val="20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7B72A9"/>
    <w:pPr>
      <w:spacing w:after="100"/>
      <w:ind w:left="200"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FF689A"/>
    <w:rPr>
      <w:rFonts w:asciiTheme="majorHAnsi" w:eastAsiaTheme="majorEastAsia" w:hAnsiTheme="majorHAnsi" w:cstheme="majorBidi"/>
      <w:b/>
      <w:iCs/>
      <w:color w:val="000000" w:themeColor="text1"/>
    </w:rPr>
  </w:style>
  <w:style w:type="paragraph" w:styleId="TOCHeading">
    <w:name w:val="TOC Heading"/>
    <w:basedOn w:val="Heading1"/>
    <w:next w:val="Normal"/>
    <w:uiPriority w:val="39"/>
    <w:unhideWhenUsed/>
    <w:qFormat/>
    <w:rsid w:val="007B72A9"/>
    <w:pPr>
      <w:spacing w:before="0"/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B14B1D"/>
    <w:rPr>
      <w:b/>
    </w:rPr>
  </w:style>
  <w:style w:type="paragraph" w:styleId="Title">
    <w:name w:val="Title"/>
    <w:next w:val="Normal"/>
    <w:link w:val="TitleChar"/>
    <w:uiPriority w:val="10"/>
    <w:qFormat/>
    <w:rsid w:val="007B72A9"/>
    <w:pPr>
      <w:contextualSpacing/>
      <w:jc w:val="center"/>
    </w:pPr>
    <w:rPr>
      <w:rFonts w:ascii="Impact" w:eastAsiaTheme="majorEastAsia" w:hAnsi="Impact" w:cs="Times New Roman (Headings CS)"/>
      <w:caps/>
      <w:color w:val="4E6659" w:themeColor="text2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B72A9"/>
    <w:rPr>
      <w:rFonts w:ascii="Impact" w:eastAsiaTheme="majorEastAsia" w:hAnsi="Impact" w:cs="Times New Roman (Headings CS)"/>
      <w:caps/>
      <w:color w:val="4E6659" w:themeColor="text2"/>
      <w:kern w:val="28"/>
      <w:sz w:val="72"/>
      <w:szCs w:val="52"/>
    </w:rPr>
  </w:style>
  <w:style w:type="paragraph" w:styleId="ListParagraph">
    <w:name w:val="List Paragraph"/>
    <w:basedOn w:val="Normal"/>
    <w:uiPriority w:val="34"/>
    <w:qFormat/>
    <w:rsid w:val="00B14B1D"/>
    <w:pPr>
      <w:numPr>
        <w:numId w:val="26"/>
      </w:numPr>
      <w:spacing w:after="120"/>
      <w:ind w:left="284" w:hanging="284"/>
    </w:pPr>
  </w:style>
  <w:style w:type="table" w:styleId="TableGrid">
    <w:name w:val="Table Grid"/>
    <w:basedOn w:val="TableNormal"/>
    <w:uiPriority w:val="59"/>
    <w:rsid w:val="00A52D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D14783"/>
    <w:rPr>
      <w:rFonts w:asciiTheme="minorHAnsi" w:eastAsiaTheme="majorEastAsia" w:hAnsiTheme="minorHAnsi" w:cstheme="majorBidi"/>
      <w:color w:val="000000" w:themeColor="text1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1"/>
    <w:rsid w:val="00FF689A"/>
    <w:rPr>
      <w:rFonts w:asciiTheme="majorHAnsi" w:eastAsiaTheme="majorEastAsia" w:hAnsiTheme="majorHAnsi" w:cs="Times New Roman (Headings CS)"/>
      <w:b/>
      <w:color w:val="000000" w:themeColor="text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B96B8F"/>
    <w:rPr>
      <w:rFonts w:asciiTheme="majorHAnsi" w:eastAsiaTheme="majorEastAsia" w:hAnsiTheme="majorHAnsi" w:cstheme="majorBidi"/>
      <w:b/>
      <w:bCs/>
      <w:color w:val="4E6659" w:themeColor="text2"/>
      <w:sz w:val="24"/>
    </w:rPr>
  </w:style>
  <w:style w:type="paragraph" w:customStyle="1" w:styleId="ImageCaption">
    <w:name w:val="Image_Caption"/>
    <w:basedOn w:val="Normal"/>
    <w:link w:val="ImageCaptionChar"/>
    <w:qFormat/>
    <w:rsid w:val="007B72A9"/>
    <w:rPr>
      <w:i/>
      <w:sz w:val="16"/>
    </w:rPr>
  </w:style>
  <w:style w:type="character" w:customStyle="1" w:styleId="ImageCaptionChar">
    <w:name w:val="Image_Caption Char"/>
    <w:basedOn w:val="DefaultParagraphFont"/>
    <w:link w:val="ImageCaption"/>
    <w:rsid w:val="007B72A9"/>
    <w:rPr>
      <w:rFonts w:asciiTheme="minorHAnsi" w:eastAsia="Arial" w:hAnsiTheme="minorHAnsi" w:cstheme="minorBidi"/>
      <w:i/>
      <w:color w:val="000000" w:themeColor="text1"/>
      <w:sz w:val="16"/>
    </w:rPr>
  </w:style>
  <w:style w:type="paragraph" w:styleId="TOC3">
    <w:name w:val="toc 3"/>
    <w:basedOn w:val="Normal"/>
    <w:next w:val="Normal"/>
    <w:autoRedefine/>
    <w:uiPriority w:val="39"/>
    <w:unhideWhenUsed/>
    <w:rsid w:val="00FF689A"/>
    <w:pPr>
      <w:spacing w:after="100"/>
      <w:ind w:left="400"/>
    </w:pPr>
  </w:style>
  <w:style w:type="table" w:styleId="GridTable4-Accent3">
    <w:name w:val="Grid Table 4 Accent 3"/>
    <w:basedOn w:val="TableNormal"/>
    <w:uiPriority w:val="49"/>
    <w:rsid w:val="000028D5"/>
    <w:tblPr>
      <w:tblStyleRowBandSize w:val="1"/>
      <w:tblStyleColBandSize w:val="1"/>
      <w:tblBorders>
        <w:top w:val="single" w:sz="4" w:space="0" w:color="8EA99A" w:themeColor="accent3" w:themeTint="99"/>
        <w:left w:val="single" w:sz="4" w:space="0" w:color="8EA99A" w:themeColor="accent3" w:themeTint="99"/>
        <w:bottom w:val="single" w:sz="4" w:space="0" w:color="8EA99A" w:themeColor="accent3" w:themeTint="99"/>
        <w:right w:val="single" w:sz="4" w:space="0" w:color="8EA99A" w:themeColor="accent3" w:themeTint="99"/>
        <w:insideH w:val="single" w:sz="4" w:space="0" w:color="8EA99A" w:themeColor="accent3" w:themeTint="99"/>
        <w:insideV w:val="single" w:sz="4" w:space="0" w:color="8EA99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E6659" w:themeColor="accent3"/>
          <w:left w:val="single" w:sz="4" w:space="0" w:color="4E6659" w:themeColor="accent3"/>
          <w:bottom w:val="single" w:sz="4" w:space="0" w:color="4E6659" w:themeColor="accent3"/>
          <w:right w:val="single" w:sz="4" w:space="0" w:color="4E6659" w:themeColor="accent3"/>
          <w:insideH w:val="nil"/>
          <w:insideV w:val="nil"/>
        </w:tcBorders>
        <w:shd w:val="clear" w:color="auto" w:fill="4E6659" w:themeFill="accent3"/>
      </w:tcPr>
    </w:tblStylePr>
    <w:tblStylePr w:type="lastRow">
      <w:rPr>
        <w:b/>
        <w:bCs/>
      </w:rPr>
      <w:tblPr/>
      <w:tcPr>
        <w:tcBorders>
          <w:top w:val="double" w:sz="4" w:space="0" w:color="4E66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DD" w:themeFill="accent3" w:themeFillTint="33"/>
      </w:tcPr>
    </w:tblStylePr>
    <w:tblStylePr w:type="band1Horz">
      <w:tblPr/>
      <w:tcPr>
        <w:shd w:val="clear" w:color="auto" w:fill="D9E2DD" w:themeFill="accent3" w:themeFillTint="33"/>
      </w:tcPr>
    </w:tblStylePr>
  </w:style>
  <w:style w:type="table" w:styleId="PlainTable1">
    <w:name w:val="Plain Table 1"/>
    <w:basedOn w:val="TableNormal"/>
    <w:uiPriority w:val="41"/>
    <w:rsid w:val="000028D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sbrace">
    <w:name w:val="sbrace"/>
    <w:basedOn w:val="DefaultParagraphFont"/>
    <w:rsid w:val="0056171F"/>
  </w:style>
  <w:style w:type="table" w:styleId="TableGridLight">
    <w:name w:val="Grid Table Light"/>
    <w:basedOn w:val="TableNormal"/>
    <w:uiPriority w:val="40"/>
    <w:rsid w:val="0056171F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2-Accent3">
    <w:name w:val="Grid Table 2 Accent 3"/>
    <w:basedOn w:val="TableNormal"/>
    <w:uiPriority w:val="47"/>
    <w:rsid w:val="005932AF"/>
    <w:tblPr>
      <w:tblStyleRowBandSize w:val="1"/>
      <w:tblStyleColBandSize w:val="1"/>
      <w:tblBorders>
        <w:top w:val="single" w:sz="2" w:space="0" w:color="8EA99A" w:themeColor="accent3" w:themeTint="99"/>
        <w:bottom w:val="single" w:sz="2" w:space="0" w:color="8EA99A" w:themeColor="accent3" w:themeTint="99"/>
        <w:insideH w:val="single" w:sz="2" w:space="0" w:color="8EA99A" w:themeColor="accent3" w:themeTint="99"/>
        <w:insideV w:val="single" w:sz="2" w:space="0" w:color="8EA99A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99A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99A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DD" w:themeFill="accent3" w:themeFillTint="33"/>
      </w:tcPr>
    </w:tblStylePr>
    <w:tblStylePr w:type="band1Horz">
      <w:tblPr/>
      <w:tcPr>
        <w:shd w:val="clear" w:color="auto" w:fill="D9E2DD" w:themeFill="accent3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932B85"/>
    <w:rPr>
      <w:color w:val="3A4C42" w:themeColor="accent3" w:themeShade="BF"/>
    </w:rPr>
    <w:tblPr>
      <w:tblStyleRowBandSize w:val="1"/>
      <w:tblStyleColBandSize w:val="1"/>
      <w:tblBorders>
        <w:top w:val="single" w:sz="4" w:space="0" w:color="8EA99A" w:themeColor="accent3" w:themeTint="99"/>
        <w:left w:val="single" w:sz="4" w:space="0" w:color="8EA99A" w:themeColor="accent3" w:themeTint="99"/>
        <w:bottom w:val="single" w:sz="4" w:space="0" w:color="8EA99A" w:themeColor="accent3" w:themeTint="99"/>
        <w:right w:val="single" w:sz="4" w:space="0" w:color="8EA99A" w:themeColor="accent3" w:themeTint="99"/>
        <w:insideH w:val="single" w:sz="4" w:space="0" w:color="8EA99A" w:themeColor="accent3" w:themeTint="99"/>
        <w:insideV w:val="single" w:sz="4" w:space="0" w:color="8EA99A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8EA99A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99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DD" w:themeFill="accent3" w:themeFillTint="33"/>
      </w:tcPr>
    </w:tblStylePr>
    <w:tblStylePr w:type="band1Horz">
      <w:tblPr/>
      <w:tcPr>
        <w:shd w:val="clear" w:color="auto" w:fill="D9E2DD" w:themeFill="accent3" w:themeFillTint="33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0357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64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y.Kennedy\OneDrive%20-%20Travelport\Documents\Custom%20Office%20Templates\TravelportUS%20Letter%20user%20guide%202021.dotx" TargetMode="External"/></Relationships>
</file>

<file path=word/theme/theme1.xml><?xml version="1.0" encoding="utf-8"?>
<a:theme xmlns:a="http://schemas.openxmlformats.org/drawingml/2006/main" name="Travelport Theme 2021">
  <a:themeElements>
    <a:clrScheme name="NEW Travelport">
      <a:dk1>
        <a:srgbClr val="000000"/>
      </a:dk1>
      <a:lt1>
        <a:srgbClr val="FFFFFF"/>
      </a:lt1>
      <a:dk2>
        <a:srgbClr val="4E6659"/>
      </a:dk2>
      <a:lt2>
        <a:srgbClr val="F7E3CB"/>
      </a:lt2>
      <a:accent1>
        <a:srgbClr val="FF5E6F"/>
      </a:accent1>
      <a:accent2>
        <a:srgbClr val="0A121A"/>
      </a:accent2>
      <a:accent3>
        <a:srgbClr val="4E6659"/>
      </a:accent3>
      <a:accent4>
        <a:srgbClr val="F7E3CB"/>
      </a:accent4>
      <a:accent5>
        <a:srgbClr val="FF5E6F"/>
      </a:accent5>
      <a:accent6>
        <a:srgbClr val="0A121A"/>
      </a:accent6>
      <a:hlink>
        <a:srgbClr val="4E6659"/>
      </a:hlink>
      <a:folHlink>
        <a:srgbClr val="FF5E6F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ravelport Theme 2021" id="{F2AABD65-A474-5149-BACB-CFD6E9A94519}" vid="{438916DB-E903-004C-8FAE-C395BA04D5D8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B137BCC2B5294691BC65C2FF6ABA1B" ma:contentTypeVersion="6" ma:contentTypeDescription="Create a new document." ma:contentTypeScope="" ma:versionID="4f21fb4a82c59be0f07c5acb1ca53528">
  <xsd:schema xmlns:xsd="http://www.w3.org/2001/XMLSchema" xmlns:xs="http://www.w3.org/2001/XMLSchema" xmlns:p="http://schemas.microsoft.com/office/2006/metadata/properties" xmlns:ns2="c443a90d-d783-4b9f-bfa9-99978ed1f3d7" targetNamespace="http://schemas.microsoft.com/office/2006/metadata/properties" ma:root="true" ma:fieldsID="432c98aae163b7f708ec4555a0270704" ns2:_="">
    <xsd:import namespace="c443a90d-d783-4b9f-bfa9-99978ed1f3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43a90d-d783-4b9f-bfa9-99978ed1f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F42A5-5BD9-46F3-9340-DC28F6EA7F49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F903E30-3F89-4A32-9B7E-4026315C7F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43a90d-d783-4b9f-bfa9-99978ed1f3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AA5A77-D3B3-4460-AB71-98439A0062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6A1034-9C88-4489-ABF3-5960C044E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TravelportUS Letter user guide 2021.dotx</Template>
  <TotalTime>6</TotalTime>
  <Pages>12</Pages>
  <Words>958</Words>
  <Characters>5465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Grey worldwide</Company>
  <LinksUpToDate>false</LinksUpToDate>
  <CharactersWithSpaces>6411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Kennedy, Mary</dc:creator>
  <cp:lastModifiedBy>Price, James</cp:lastModifiedBy>
  <cp:revision>4</cp:revision>
  <cp:lastPrinted>2014-07-24T10:51:00Z</cp:lastPrinted>
  <dcterms:created xsi:type="dcterms:W3CDTF">2022-02-28T19:13:00Z</dcterms:created>
  <dcterms:modified xsi:type="dcterms:W3CDTF">2022-03-01T01:32:00Z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0x01010097B137BCC2B5294691BC65C2FF6ABA1B</vt:lpwstr>
  </property>
</Properties>
</file>